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E62D" w14:textId="77777777" w:rsidR="00000000" w:rsidRDefault="00F3130F" w:rsidP="00CC5F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26B4">
        <w:rPr>
          <w:rFonts w:ascii="Times New Roman" w:hAnsi="Times New Roman" w:cs="Times New Roman"/>
          <w:sz w:val="24"/>
          <w:szCs w:val="24"/>
        </w:rPr>
        <w:t xml:space="preserve">FORMULAIRE D’ENREGISTREMENT DES </w:t>
      </w:r>
      <w:r w:rsidR="00684A93">
        <w:rPr>
          <w:rFonts w:ascii="Times New Roman" w:hAnsi="Times New Roman" w:cs="Times New Roman"/>
          <w:sz w:val="24"/>
          <w:szCs w:val="24"/>
        </w:rPr>
        <w:t>SOUMISSIONNAIRES</w:t>
      </w:r>
    </w:p>
    <w:p w14:paraId="4DCC17E0" w14:textId="77777777" w:rsidR="00CC5F17" w:rsidRDefault="00CC5F17" w:rsidP="00CC5F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BCC9D0" w14:textId="77777777" w:rsidR="003029DF" w:rsidRPr="00CC5F17" w:rsidRDefault="003029DF" w:rsidP="003029DF">
      <w:pPr>
        <w:pStyle w:val="Paragraphedeliste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F17">
        <w:rPr>
          <w:rFonts w:ascii="Times New Roman" w:hAnsi="Times New Roman" w:cs="Times New Roman"/>
          <w:b/>
          <w:sz w:val="24"/>
          <w:szCs w:val="24"/>
        </w:rPr>
        <w:t>BUREAUX D’ETUDES ET FOURNISSEURS</w:t>
      </w:r>
    </w:p>
    <w:p w14:paraId="4A96F772" w14:textId="77777777" w:rsidR="003029DF" w:rsidRPr="003029DF" w:rsidRDefault="003029DF" w:rsidP="003029DF">
      <w:pPr>
        <w:pStyle w:val="Paragraphedeliste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Style2"/>
        <w:tblW w:w="9638" w:type="dxa"/>
        <w:tblLook w:val="04A0" w:firstRow="1" w:lastRow="0" w:firstColumn="1" w:lastColumn="0" w:noHBand="0" w:noVBand="1"/>
      </w:tblPr>
      <w:tblGrid>
        <w:gridCol w:w="3435"/>
        <w:gridCol w:w="6203"/>
      </w:tblGrid>
      <w:tr w:rsidR="00A16439" w14:paraId="335C1C69" w14:textId="77777777" w:rsidTr="00064C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tcW w:w="9558" w:type="dxa"/>
            <w:gridSpan w:val="2"/>
            <w:vAlign w:val="center"/>
          </w:tcPr>
          <w:p w14:paraId="1C9FA3D0" w14:textId="77777777" w:rsidR="00A16439" w:rsidRPr="00A16439" w:rsidRDefault="00A16439" w:rsidP="00215F2D">
            <w:pPr>
              <w:pStyle w:val="Paragraphedeliste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439">
              <w:rPr>
                <w:rFonts w:ascii="Times New Roman" w:hAnsi="Times New Roman" w:cs="Times New Roman"/>
                <w:b/>
                <w:sz w:val="24"/>
                <w:szCs w:val="24"/>
              </w:rPr>
              <w:t>Localisation de l’entreprise</w:t>
            </w:r>
          </w:p>
        </w:tc>
      </w:tr>
      <w:tr w:rsidR="009706E3" w14:paraId="02C61B2F" w14:textId="77777777" w:rsidTr="00064CE3">
        <w:trPr>
          <w:trHeight w:val="340"/>
        </w:trPr>
        <w:tc>
          <w:tcPr>
            <w:tcW w:w="3375" w:type="dxa"/>
          </w:tcPr>
          <w:p w14:paraId="6FBAA44F" w14:textId="77777777" w:rsidR="009706E3" w:rsidRPr="009706E3" w:rsidRDefault="009543A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Raison Sociale</w:t>
            </w:r>
          </w:p>
        </w:tc>
        <w:tc>
          <w:tcPr>
            <w:tcW w:w="6143" w:type="dxa"/>
          </w:tcPr>
          <w:p w14:paraId="663E656E" w14:textId="77777777" w:rsidR="009706E3" w:rsidRDefault="00064CE3" w:rsidP="00970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Première majuscule"/>
                  </w:textInput>
                </w:ffData>
              </w:fldChar>
            </w:r>
            <w:bookmarkStart w:id="0" w:name="Text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  <w:tr w:rsidR="009706E3" w14:paraId="5167D3C0" w14:textId="77777777" w:rsidTr="00064CE3">
        <w:trPr>
          <w:trHeight w:val="340"/>
        </w:trPr>
        <w:tc>
          <w:tcPr>
            <w:tcW w:w="3375" w:type="dxa"/>
          </w:tcPr>
          <w:p w14:paraId="050D94F9" w14:textId="77777777" w:rsidR="009706E3" w:rsidRDefault="009706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Sigle</w:t>
            </w:r>
          </w:p>
        </w:tc>
        <w:tc>
          <w:tcPr>
            <w:tcW w:w="6143" w:type="dxa"/>
          </w:tcPr>
          <w:p w14:paraId="7518BF17" w14:textId="77777777" w:rsidR="009706E3" w:rsidRDefault="00064CE3" w:rsidP="00970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Capitales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064CE3" w14:paraId="6A4412AE" w14:textId="77777777" w:rsidTr="00064CE3">
        <w:trPr>
          <w:trHeight w:val="340"/>
        </w:trPr>
        <w:tc>
          <w:tcPr>
            <w:tcW w:w="3375" w:type="dxa"/>
          </w:tcPr>
          <w:p w14:paraId="173347CA" w14:textId="77777777" w:rsidR="00064C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Adresse</w:t>
            </w:r>
          </w:p>
        </w:tc>
        <w:tc>
          <w:tcPr>
            <w:tcW w:w="6143" w:type="dxa"/>
          </w:tcPr>
          <w:p w14:paraId="2555DE76" w14:textId="77777777" w:rsidR="00064CE3" w:rsidRDefault="00064CE3">
            <w:r w:rsidRPr="00E11A73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11A73">
              <w:rPr>
                <w:rFonts w:cs="Arial"/>
              </w:rPr>
              <w:instrText xml:space="preserve"> FORMTEXT </w:instrText>
            </w:r>
            <w:r w:rsidRPr="00E11A73">
              <w:rPr>
                <w:rFonts w:cs="Arial"/>
              </w:rPr>
            </w:r>
            <w:r w:rsidRPr="00E11A73">
              <w:rPr>
                <w:rFonts w:cs="Arial"/>
              </w:rPr>
              <w:fldChar w:fldCharType="separate"/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fldChar w:fldCharType="end"/>
            </w:r>
          </w:p>
        </w:tc>
      </w:tr>
      <w:tr w:rsidR="00064CE3" w14:paraId="57B1614D" w14:textId="77777777" w:rsidTr="00064CE3">
        <w:trPr>
          <w:trHeight w:val="340"/>
        </w:trPr>
        <w:tc>
          <w:tcPr>
            <w:tcW w:w="3375" w:type="dxa"/>
          </w:tcPr>
          <w:p w14:paraId="508D97CB" w14:textId="77777777" w:rsidR="00064C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Ville</w:t>
            </w:r>
          </w:p>
        </w:tc>
        <w:tc>
          <w:tcPr>
            <w:tcW w:w="6143" w:type="dxa"/>
          </w:tcPr>
          <w:p w14:paraId="630526E1" w14:textId="77777777" w:rsidR="00064CE3" w:rsidRDefault="00064CE3">
            <w:r w:rsidRPr="00E11A73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11A73">
              <w:rPr>
                <w:rFonts w:cs="Arial"/>
              </w:rPr>
              <w:instrText xml:space="preserve"> FORMTEXT </w:instrText>
            </w:r>
            <w:r w:rsidRPr="00E11A73">
              <w:rPr>
                <w:rFonts w:cs="Arial"/>
              </w:rPr>
            </w:r>
            <w:r w:rsidRPr="00E11A73">
              <w:rPr>
                <w:rFonts w:cs="Arial"/>
              </w:rPr>
              <w:fldChar w:fldCharType="separate"/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fldChar w:fldCharType="end"/>
            </w:r>
          </w:p>
        </w:tc>
      </w:tr>
      <w:tr w:rsidR="00064CE3" w14:paraId="2226EE28" w14:textId="77777777" w:rsidTr="00064CE3">
        <w:trPr>
          <w:trHeight w:val="340"/>
        </w:trPr>
        <w:tc>
          <w:tcPr>
            <w:tcW w:w="3375" w:type="dxa"/>
          </w:tcPr>
          <w:p w14:paraId="4AEE9F76" w14:textId="77777777" w:rsidR="00064C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Pays</w:t>
            </w:r>
          </w:p>
        </w:tc>
        <w:tc>
          <w:tcPr>
            <w:tcW w:w="6143" w:type="dxa"/>
          </w:tcPr>
          <w:p w14:paraId="3F685F90" w14:textId="77777777" w:rsidR="00064CE3" w:rsidRDefault="00064CE3">
            <w:r w:rsidRPr="00E11A73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11A73">
              <w:rPr>
                <w:rFonts w:cs="Arial"/>
              </w:rPr>
              <w:instrText xml:space="preserve"> FORMTEXT </w:instrText>
            </w:r>
            <w:r w:rsidRPr="00E11A73">
              <w:rPr>
                <w:rFonts w:cs="Arial"/>
              </w:rPr>
            </w:r>
            <w:r w:rsidRPr="00E11A73">
              <w:rPr>
                <w:rFonts w:cs="Arial"/>
              </w:rPr>
              <w:fldChar w:fldCharType="separate"/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fldChar w:fldCharType="end"/>
            </w:r>
          </w:p>
        </w:tc>
      </w:tr>
      <w:tr w:rsidR="00064CE3" w14:paraId="008EE141" w14:textId="77777777" w:rsidTr="00064CE3">
        <w:trPr>
          <w:trHeight w:val="340"/>
        </w:trPr>
        <w:tc>
          <w:tcPr>
            <w:tcW w:w="3375" w:type="dxa"/>
          </w:tcPr>
          <w:p w14:paraId="4A8B3C03" w14:textId="77777777" w:rsidR="00064C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Boîte postale</w:t>
            </w:r>
          </w:p>
        </w:tc>
        <w:tc>
          <w:tcPr>
            <w:tcW w:w="6143" w:type="dxa"/>
          </w:tcPr>
          <w:p w14:paraId="5A8A23DE" w14:textId="77777777" w:rsidR="00064CE3" w:rsidRDefault="00064CE3">
            <w:r w:rsidRPr="00E11A73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11A73">
              <w:rPr>
                <w:rFonts w:cs="Arial"/>
              </w:rPr>
              <w:instrText xml:space="preserve"> FORMTEXT </w:instrText>
            </w:r>
            <w:r w:rsidRPr="00E11A73">
              <w:rPr>
                <w:rFonts w:cs="Arial"/>
              </w:rPr>
            </w:r>
            <w:r w:rsidRPr="00E11A73">
              <w:rPr>
                <w:rFonts w:cs="Arial"/>
              </w:rPr>
              <w:fldChar w:fldCharType="separate"/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fldChar w:fldCharType="end"/>
            </w:r>
          </w:p>
        </w:tc>
      </w:tr>
      <w:tr w:rsidR="00064CE3" w14:paraId="47954A5F" w14:textId="77777777" w:rsidTr="00064CE3">
        <w:trPr>
          <w:trHeight w:val="340"/>
        </w:trPr>
        <w:tc>
          <w:tcPr>
            <w:tcW w:w="3375" w:type="dxa"/>
          </w:tcPr>
          <w:p w14:paraId="046439C8" w14:textId="77777777" w:rsidR="00064C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Téléphone</w:t>
            </w:r>
          </w:p>
        </w:tc>
        <w:tc>
          <w:tcPr>
            <w:tcW w:w="6143" w:type="dxa"/>
          </w:tcPr>
          <w:p w14:paraId="140965DB" w14:textId="77777777" w:rsidR="00064CE3" w:rsidRDefault="00064CE3">
            <w:r w:rsidRPr="00E11A73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11A73">
              <w:rPr>
                <w:rFonts w:cs="Arial"/>
              </w:rPr>
              <w:instrText xml:space="preserve"> FORMTEXT </w:instrText>
            </w:r>
            <w:r w:rsidRPr="00E11A73">
              <w:rPr>
                <w:rFonts w:cs="Arial"/>
              </w:rPr>
            </w:r>
            <w:r w:rsidRPr="00E11A73">
              <w:rPr>
                <w:rFonts w:cs="Arial"/>
              </w:rPr>
              <w:fldChar w:fldCharType="separate"/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fldChar w:fldCharType="end"/>
            </w:r>
          </w:p>
        </w:tc>
      </w:tr>
      <w:tr w:rsidR="00064CE3" w14:paraId="21D8BA67" w14:textId="77777777" w:rsidTr="00064CE3">
        <w:trPr>
          <w:trHeight w:val="340"/>
        </w:trPr>
        <w:tc>
          <w:tcPr>
            <w:tcW w:w="3375" w:type="dxa"/>
          </w:tcPr>
          <w:p w14:paraId="455307D8" w14:textId="77777777" w:rsidR="00064C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</w:tc>
        <w:tc>
          <w:tcPr>
            <w:tcW w:w="6143" w:type="dxa"/>
          </w:tcPr>
          <w:p w14:paraId="1D60B3A6" w14:textId="77777777" w:rsidR="00064CE3" w:rsidRDefault="00064CE3">
            <w:r w:rsidRPr="00E11A73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11A73">
              <w:rPr>
                <w:rFonts w:cs="Arial"/>
              </w:rPr>
              <w:instrText xml:space="preserve"> FORMTEXT </w:instrText>
            </w:r>
            <w:r w:rsidRPr="00E11A73">
              <w:rPr>
                <w:rFonts w:cs="Arial"/>
              </w:rPr>
            </w:r>
            <w:r w:rsidRPr="00E11A73">
              <w:rPr>
                <w:rFonts w:cs="Arial"/>
              </w:rPr>
              <w:fldChar w:fldCharType="separate"/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fldChar w:fldCharType="end"/>
            </w:r>
          </w:p>
        </w:tc>
      </w:tr>
      <w:tr w:rsidR="00064CE3" w14:paraId="1AF8B714" w14:textId="77777777" w:rsidTr="00064CE3">
        <w:trPr>
          <w:trHeight w:val="340"/>
        </w:trPr>
        <w:tc>
          <w:tcPr>
            <w:tcW w:w="3375" w:type="dxa"/>
          </w:tcPr>
          <w:p w14:paraId="1273C5C1" w14:textId="77777777" w:rsidR="00064C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 officiel</w:t>
            </w:r>
          </w:p>
        </w:tc>
        <w:tc>
          <w:tcPr>
            <w:tcW w:w="6143" w:type="dxa"/>
          </w:tcPr>
          <w:p w14:paraId="7E7649C3" w14:textId="77777777" w:rsidR="00064CE3" w:rsidRDefault="00064CE3">
            <w:r w:rsidRPr="00E11A73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11A73">
              <w:rPr>
                <w:rFonts w:cs="Arial"/>
              </w:rPr>
              <w:instrText xml:space="preserve"> FORMTEXT </w:instrText>
            </w:r>
            <w:r w:rsidRPr="00E11A73">
              <w:rPr>
                <w:rFonts w:cs="Arial"/>
              </w:rPr>
            </w:r>
            <w:r w:rsidRPr="00E11A73">
              <w:rPr>
                <w:rFonts w:cs="Arial"/>
              </w:rPr>
              <w:fldChar w:fldCharType="separate"/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fldChar w:fldCharType="end"/>
            </w:r>
          </w:p>
        </w:tc>
      </w:tr>
      <w:tr w:rsidR="00064CE3" w14:paraId="02663ABE" w14:textId="77777777" w:rsidTr="00064CE3">
        <w:trPr>
          <w:trHeight w:val="340"/>
        </w:trPr>
        <w:tc>
          <w:tcPr>
            <w:tcW w:w="3375" w:type="dxa"/>
          </w:tcPr>
          <w:p w14:paraId="529429D8" w14:textId="77777777" w:rsidR="00064C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Site Internet</w:t>
            </w:r>
          </w:p>
        </w:tc>
        <w:tc>
          <w:tcPr>
            <w:tcW w:w="6143" w:type="dxa"/>
          </w:tcPr>
          <w:p w14:paraId="19162A6C" w14:textId="77777777" w:rsidR="00064CE3" w:rsidRDefault="00064CE3">
            <w:r w:rsidRPr="00E11A73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11A73">
              <w:rPr>
                <w:rFonts w:cs="Arial"/>
              </w:rPr>
              <w:instrText xml:space="preserve"> FORMTEXT </w:instrText>
            </w:r>
            <w:r w:rsidRPr="00E11A73">
              <w:rPr>
                <w:rFonts w:cs="Arial"/>
              </w:rPr>
            </w:r>
            <w:r w:rsidRPr="00E11A73">
              <w:rPr>
                <w:rFonts w:cs="Arial"/>
              </w:rPr>
              <w:fldChar w:fldCharType="separate"/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t> </w:t>
            </w:r>
            <w:r w:rsidRPr="00E11A73">
              <w:rPr>
                <w:rFonts w:cs="Arial"/>
              </w:rPr>
              <w:fldChar w:fldCharType="end"/>
            </w:r>
          </w:p>
        </w:tc>
      </w:tr>
    </w:tbl>
    <w:p w14:paraId="26E845C5" w14:textId="77777777" w:rsidR="009706E3" w:rsidRDefault="009706E3" w:rsidP="00CC5F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Style2"/>
        <w:tblW w:w="9638" w:type="dxa"/>
        <w:tblLook w:val="04A0" w:firstRow="1" w:lastRow="0" w:firstColumn="1" w:lastColumn="0" w:noHBand="0" w:noVBand="1"/>
      </w:tblPr>
      <w:tblGrid>
        <w:gridCol w:w="3449"/>
        <w:gridCol w:w="6189"/>
      </w:tblGrid>
      <w:tr w:rsidR="00A16439" w14:paraId="428055C5" w14:textId="77777777" w:rsidTr="00064C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tcW w:w="9558" w:type="dxa"/>
            <w:gridSpan w:val="2"/>
            <w:vAlign w:val="center"/>
          </w:tcPr>
          <w:p w14:paraId="37C959A1" w14:textId="77777777" w:rsidR="00A16439" w:rsidRPr="00A16439" w:rsidRDefault="00A16439" w:rsidP="00215F2D">
            <w:pPr>
              <w:pStyle w:val="Paragraphedeliste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439">
              <w:rPr>
                <w:rFonts w:ascii="Times New Roman" w:hAnsi="Times New Roman" w:cs="Times New Roman"/>
                <w:b/>
                <w:sz w:val="24"/>
                <w:szCs w:val="24"/>
              </w:rPr>
              <w:t>Coordonnées du Représentant de l’entreprise</w:t>
            </w:r>
          </w:p>
        </w:tc>
      </w:tr>
      <w:tr w:rsidR="00064CE3" w14:paraId="4E8759AE" w14:textId="77777777" w:rsidTr="00064CE3">
        <w:trPr>
          <w:trHeight w:val="340"/>
        </w:trPr>
        <w:tc>
          <w:tcPr>
            <w:tcW w:w="3389" w:type="dxa"/>
          </w:tcPr>
          <w:p w14:paraId="50675011" w14:textId="77777777" w:rsidR="00064CE3" w:rsidRPr="009706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Noms du Représentant </w:t>
            </w:r>
          </w:p>
        </w:tc>
        <w:tc>
          <w:tcPr>
            <w:tcW w:w="6129" w:type="dxa"/>
          </w:tcPr>
          <w:p w14:paraId="26776C6D" w14:textId="77777777" w:rsidR="00064CE3" w:rsidRDefault="00064CE3">
            <w:r w:rsidRPr="006B624C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624C">
              <w:rPr>
                <w:rFonts w:cs="Arial"/>
              </w:rPr>
              <w:instrText xml:space="preserve"> FORMTEXT </w:instrText>
            </w:r>
            <w:r w:rsidRPr="006B624C">
              <w:rPr>
                <w:rFonts w:cs="Arial"/>
              </w:rPr>
            </w:r>
            <w:r w:rsidRPr="006B624C">
              <w:rPr>
                <w:rFonts w:cs="Arial"/>
              </w:rPr>
              <w:fldChar w:fldCharType="separate"/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fldChar w:fldCharType="end"/>
            </w:r>
          </w:p>
        </w:tc>
      </w:tr>
      <w:tr w:rsidR="00064CE3" w14:paraId="6A6B94BB" w14:textId="77777777" w:rsidTr="00064CE3">
        <w:trPr>
          <w:trHeight w:val="340"/>
        </w:trPr>
        <w:tc>
          <w:tcPr>
            <w:tcW w:w="3389" w:type="dxa"/>
          </w:tcPr>
          <w:p w14:paraId="39883803" w14:textId="77777777" w:rsidR="00064C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Fonction</w:t>
            </w:r>
          </w:p>
        </w:tc>
        <w:tc>
          <w:tcPr>
            <w:tcW w:w="6129" w:type="dxa"/>
          </w:tcPr>
          <w:p w14:paraId="39D98FBA" w14:textId="77777777" w:rsidR="00064CE3" w:rsidRDefault="00064CE3">
            <w:r w:rsidRPr="006B624C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624C">
              <w:rPr>
                <w:rFonts w:cs="Arial"/>
              </w:rPr>
              <w:instrText xml:space="preserve"> FORMTEXT </w:instrText>
            </w:r>
            <w:r w:rsidRPr="006B624C">
              <w:rPr>
                <w:rFonts w:cs="Arial"/>
              </w:rPr>
            </w:r>
            <w:r w:rsidRPr="006B624C">
              <w:rPr>
                <w:rFonts w:cs="Arial"/>
              </w:rPr>
              <w:fldChar w:fldCharType="separate"/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fldChar w:fldCharType="end"/>
            </w:r>
          </w:p>
        </w:tc>
      </w:tr>
      <w:tr w:rsidR="00064CE3" w14:paraId="7D51A193" w14:textId="77777777" w:rsidTr="00064CE3">
        <w:trPr>
          <w:trHeight w:val="340"/>
        </w:trPr>
        <w:tc>
          <w:tcPr>
            <w:tcW w:w="3389" w:type="dxa"/>
          </w:tcPr>
          <w:p w14:paraId="3C35B2AF" w14:textId="77777777" w:rsidR="00064CE3" w:rsidRDefault="00064CE3" w:rsidP="00F9135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Monsieur/Madame</w:t>
            </w:r>
          </w:p>
        </w:tc>
        <w:tc>
          <w:tcPr>
            <w:tcW w:w="6129" w:type="dxa"/>
          </w:tcPr>
          <w:p w14:paraId="7314BADD" w14:textId="77777777" w:rsidR="00064CE3" w:rsidRDefault="00064CE3">
            <w:r w:rsidRPr="006B624C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624C">
              <w:rPr>
                <w:rFonts w:cs="Arial"/>
              </w:rPr>
              <w:instrText xml:space="preserve"> FORMTEXT </w:instrText>
            </w:r>
            <w:r w:rsidRPr="006B624C">
              <w:rPr>
                <w:rFonts w:cs="Arial"/>
              </w:rPr>
            </w:r>
            <w:r w:rsidRPr="006B624C">
              <w:rPr>
                <w:rFonts w:cs="Arial"/>
              </w:rPr>
              <w:fldChar w:fldCharType="separate"/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fldChar w:fldCharType="end"/>
            </w:r>
          </w:p>
        </w:tc>
      </w:tr>
      <w:tr w:rsidR="00064CE3" w14:paraId="5D5EDD8F" w14:textId="77777777" w:rsidTr="00064CE3">
        <w:trPr>
          <w:trHeight w:val="340"/>
        </w:trPr>
        <w:tc>
          <w:tcPr>
            <w:tcW w:w="3389" w:type="dxa"/>
          </w:tcPr>
          <w:p w14:paraId="3FB076D1" w14:textId="77777777" w:rsidR="00064CE3" w:rsidRDefault="00064CE3" w:rsidP="009706E3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E-Mail </w:t>
            </w:r>
          </w:p>
        </w:tc>
        <w:tc>
          <w:tcPr>
            <w:tcW w:w="6129" w:type="dxa"/>
          </w:tcPr>
          <w:p w14:paraId="6FCB17D9" w14:textId="77777777" w:rsidR="00064CE3" w:rsidRDefault="00064CE3">
            <w:r w:rsidRPr="006B624C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624C">
              <w:rPr>
                <w:rFonts w:cs="Arial"/>
              </w:rPr>
              <w:instrText xml:space="preserve"> FORMTEXT </w:instrText>
            </w:r>
            <w:r w:rsidRPr="006B624C">
              <w:rPr>
                <w:rFonts w:cs="Arial"/>
              </w:rPr>
            </w:r>
            <w:r w:rsidRPr="006B624C">
              <w:rPr>
                <w:rFonts w:cs="Arial"/>
              </w:rPr>
              <w:fldChar w:fldCharType="separate"/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t> </w:t>
            </w:r>
            <w:r w:rsidRPr="006B624C">
              <w:rPr>
                <w:rFonts w:cs="Arial"/>
              </w:rPr>
              <w:fldChar w:fldCharType="end"/>
            </w:r>
          </w:p>
        </w:tc>
      </w:tr>
    </w:tbl>
    <w:p w14:paraId="1B66AF5D" w14:textId="77777777" w:rsidR="002D73D0" w:rsidRDefault="002D73D0" w:rsidP="00CC5F17">
      <w:pPr>
        <w:spacing w:after="0"/>
        <w:jc w:val="center"/>
      </w:pPr>
    </w:p>
    <w:tbl>
      <w:tblPr>
        <w:tblStyle w:val="Style2"/>
        <w:tblW w:w="9638" w:type="dxa"/>
        <w:tblLook w:val="04A0" w:firstRow="1" w:lastRow="0" w:firstColumn="1" w:lastColumn="0" w:noHBand="0" w:noVBand="1"/>
      </w:tblPr>
      <w:tblGrid>
        <w:gridCol w:w="3409"/>
        <w:gridCol w:w="4480"/>
        <w:gridCol w:w="1749"/>
      </w:tblGrid>
      <w:tr w:rsidR="00A16439" w14:paraId="4B3020DE" w14:textId="77777777" w:rsidTr="00064C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tcW w:w="9558" w:type="dxa"/>
            <w:gridSpan w:val="3"/>
            <w:vAlign w:val="center"/>
          </w:tcPr>
          <w:p w14:paraId="4D62324A" w14:textId="77777777" w:rsidR="00A16439" w:rsidRPr="00A16439" w:rsidRDefault="00A16439" w:rsidP="00215F2D">
            <w:pPr>
              <w:pStyle w:val="Paragraphedeliste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439">
              <w:rPr>
                <w:rFonts w:ascii="Times New Roman" w:hAnsi="Times New Roman" w:cs="Times New Roman"/>
                <w:b/>
                <w:sz w:val="24"/>
                <w:szCs w:val="24"/>
              </w:rPr>
              <w:t>Informations d’identification</w:t>
            </w:r>
          </w:p>
        </w:tc>
      </w:tr>
      <w:tr w:rsidR="00064CE3" w14:paraId="23EAF9D8" w14:textId="77777777" w:rsidTr="00064CE3">
        <w:trPr>
          <w:trHeight w:val="340"/>
        </w:trPr>
        <w:tc>
          <w:tcPr>
            <w:tcW w:w="3349" w:type="dxa"/>
          </w:tcPr>
          <w:p w14:paraId="1069B247" w14:textId="77777777" w:rsidR="00064CE3" w:rsidRDefault="00064CE3" w:rsidP="002D73D0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de création</w:t>
            </w:r>
          </w:p>
        </w:tc>
        <w:tc>
          <w:tcPr>
            <w:tcW w:w="6169" w:type="dxa"/>
            <w:gridSpan w:val="2"/>
          </w:tcPr>
          <w:p w14:paraId="41E9082A" w14:textId="77777777" w:rsidR="00064CE3" w:rsidRDefault="00064CE3">
            <w:r w:rsidRPr="0039118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91188">
              <w:rPr>
                <w:rFonts w:cs="Arial"/>
              </w:rPr>
              <w:instrText xml:space="preserve"> FORMTEXT </w:instrText>
            </w:r>
            <w:r w:rsidRPr="00391188">
              <w:rPr>
                <w:rFonts w:cs="Arial"/>
              </w:rPr>
            </w:r>
            <w:r w:rsidRPr="00391188">
              <w:rPr>
                <w:rFonts w:cs="Arial"/>
              </w:rPr>
              <w:fldChar w:fldCharType="separate"/>
            </w:r>
            <w:r w:rsidRPr="00391188">
              <w:rPr>
                <w:rFonts w:cs="Arial"/>
              </w:rPr>
              <w:t> </w:t>
            </w:r>
            <w:r w:rsidRPr="00391188">
              <w:rPr>
                <w:rFonts w:cs="Arial"/>
              </w:rPr>
              <w:t> </w:t>
            </w:r>
            <w:r w:rsidRPr="00391188">
              <w:rPr>
                <w:rFonts w:cs="Arial"/>
              </w:rPr>
              <w:t> </w:t>
            </w:r>
            <w:r w:rsidRPr="00391188">
              <w:rPr>
                <w:rFonts w:cs="Arial"/>
              </w:rPr>
              <w:t> </w:t>
            </w:r>
            <w:r w:rsidRPr="00391188">
              <w:rPr>
                <w:rFonts w:cs="Arial"/>
              </w:rPr>
              <w:t> </w:t>
            </w:r>
            <w:r w:rsidRPr="00391188">
              <w:rPr>
                <w:rFonts w:cs="Arial"/>
              </w:rPr>
              <w:fldChar w:fldCharType="end"/>
            </w:r>
          </w:p>
        </w:tc>
      </w:tr>
      <w:tr w:rsidR="00064CE3" w14:paraId="53FE80FA" w14:textId="77777777" w:rsidTr="00064CE3">
        <w:trPr>
          <w:trHeight w:val="340"/>
        </w:trPr>
        <w:tc>
          <w:tcPr>
            <w:tcW w:w="3349" w:type="dxa"/>
          </w:tcPr>
          <w:p w14:paraId="087F8AFF" w14:textId="77777777" w:rsidR="00064CE3" w:rsidRDefault="00064CE3" w:rsidP="002D73D0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Statut juridique</w:t>
            </w:r>
          </w:p>
        </w:tc>
        <w:tc>
          <w:tcPr>
            <w:tcW w:w="6169" w:type="dxa"/>
            <w:gridSpan w:val="2"/>
          </w:tcPr>
          <w:p w14:paraId="2003FC9B" w14:textId="77777777" w:rsidR="00064CE3" w:rsidRDefault="00064CE3">
            <w:r w:rsidRPr="0039118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91188">
              <w:rPr>
                <w:rFonts w:cs="Arial"/>
              </w:rPr>
              <w:instrText xml:space="preserve"> FORMTEXT </w:instrText>
            </w:r>
            <w:r w:rsidRPr="00391188">
              <w:rPr>
                <w:rFonts w:cs="Arial"/>
              </w:rPr>
            </w:r>
            <w:r w:rsidRPr="00391188">
              <w:rPr>
                <w:rFonts w:cs="Arial"/>
              </w:rPr>
              <w:fldChar w:fldCharType="separate"/>
            </w:r>
            <w:r w:rsidRPr="00391188">
              <w:rPr>
                <w:rFonts w:cs="Arial"/>
              </w:rPr>
              <w:t> </w:t>
            </w:r>
            <w:r w:rsidRPr="00391188">
              <w:rPr>
                <w:rFonts w:cs="Arial"/>
              </w:rPr>
              <w:t> </w:t>
            </w:r>
            <w:r w:rsidRPr="00391188">
              <w:rPr>
                <w:rFonts w:cs="Arial"/>
              </w:rPr>
              <w:t> </w:t>
            </w:r>
            <w:r w:rsidRPr="00391188">
              <w:rPr>
                <w:rFonts w:cs="Arial"/>
              </w:rPr>
              <w:t> </w:t>
            </w:r>
            <w:r w:rsidRPr="00391188">
              <w:rPr>
                <w:rFonts w:cs="Arial"/>
              </w:rPr>
              <w:t> </w:t>
            </w:r>
            <w:r w:rsidRPr="00391188">
              <w:rPr>
                <w:rFonts w:cs="Arial"/>
              </w:rPr>
              <w:fldChar w:fldCharType="end"/>
            </w:r>
          </w:p>
        </w:tc>
      </w:tr>
      <w:tr w:rsidR="00E02B23" w14:paraId="5293B7FE" w14:textId="77777777" w:rsidTr="00064CE3">
        <w:trPr>
          <w:trHeight w:val="340"/>
        </w:trPr>
        <w:tc>
          <w:tcPr>
            <w:tcW w:w="3349" w:type="dxa"/>
          </w:tcPr>
          <w:p w14:paraId="65A6D946" w14:textId="77777777" w:rsidR="009706E3" w:rsidRDefault="00E02B23" w:rsidP="002D73D0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Secteurs</w:t>
            </w:r>
            <w:r w:rsidR="002D73D0">
              <w:rPr>
                <w:rFonts w:ascii="Times New Roman" w:hAnsi="Times New Roman" w:cs="Times New Roman"/>
                <w:sz w:val="24"/>
                <w:szCs w:val="24"/>
              </w:rPr>
              <w:t xml:space="preserve"> d’activités</w:t>
            </w:r>
          </w:p>
        </w:tc>
        <w:tc>
          <w:tcPr>
            <w:tcW w:w="6169" w:type="dxa"/>
            <w:gridSpan w:val="2"/>
          </w:tcPr>
          <w:p w14:paraId="4CEA4632" w14:textId="77777777" w:rsidR="009706E3" w:rsidRPr="002D73D0" w:rsidRDefault="00755076" w:rsidP="00755076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remplir à l’annexe 1</w:t>
            </w:r>
          </w:p>
        </w:tc>
      </w:tr>
      <w:tr w:rsidR="00064CE3" w14:paraId="1282C58A" w14:textId="77777777" w:rsidTr="00064CE3">
        <w:trPr>
          <w:trHeight w:val="340"/>
        </w:trPr>
        <w:tc>
          <w:tcPr>
            <w:tcW w:w="3349" w:type="dxa"/>
            <w:vMerge w:val="restart"/>
          </w:tcPr>
          <w:p w14:paraId="08065E39" w14:textId="77777777" w:rsidR="00064CE3" w:rsidRDefault="00064CE3" w:rsidP="002D73D0">
            <w:pPr>
              <w:pStyle w:val="Paragraphedeliste"/>
              <w:numPr>
                <w:ilvl w:val="0"/>
                <w:numId w:val="2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Pièces fournies </w:t>
            </w:r>
          </w:p>
          <w:p w14:paraId="7759671A" w14:textId="77777777" w:rsidR="00064CE3" w:rsidRDefault="00064CE3" w:rsidP="00A16439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(OUI / NON)</w:t>
            </w:r>
          </w:p>
          <w:p w14:paraId="3BD54BB4" w14:textId="77777777" w:rsidR="00064CE3" w:rsidRDefault="00064CE3" w:rsidP="00A16439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60A97" w14:textId="77777777" w:rsidR="00064CE3" w:rsidRDefault="00064CE3" w:rsidP="00A16439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</w:tcPr>
          <w:p w14:paraId="4891004C" w14:textId="77777777" w:rsidR="00064CE3" w:rsidRPr="002D73D0" w:rsidRDefault="00064CE3" w:rsidP="002D73D0">
            <w:pPr>
              <w:pStyle w:val="Paragraphedelist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73D0">
              <w:rPr>
                <w:rFonts w:ascii="Times New Roman" w:hAnsi="Times New Roman" w:cs="Times New Roman"/>
                <w:sz w:val="24"/>
                <w:szCs w:val="24"/>
              </w:rPr>
              <w:t>RCCM</w:t>
            </w:r>
          </w:p>
        </w:tc>
        <w:tc>
          <w:tcPr>
            <w:tcW w:w="1689" w:type="dxa"/>
          </w:tcPr>
          <w:p w14:paraId="7DC53B59" w14:textId="77777777" w:rsidR="00064CE3" w:rsidRDefault="00064CE3">
            <w:r w:rsidRPr="00D75001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5001">
              <w:rPr>
                <w:rFonts w:cs="Arial"/>
              </w:rPr>
              <w:instrText xml:space="preserve"> FORMTEXT </w:instrText>
            </w:r>
            <w:r w:rsidRPr="00D75001">
              <w:rPr>
                <w:rFonts w:cs="Arial"/>
              </w:rPr>
            </w:r>
            <w:r w:rsidRPr="00D75001">
              <w:rPr>
                <w:rFonts w:cs="Arial"/>
              </w:rPr>
              <w:fldChar w:fldCharType="separate"/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fldChar w:fldCharType="end"/>
            </w:r>
          </w:p>
        </w:tc>
      </w:tr>
      <w:tr w:rsidR="00064CE3" w14:paraId="2B7E02D3" w14:textId="77777777" w:rsidTr="00064CE3">
        <w:trPr>
          <w:trHeight w:val="340"/>
        </w:trPr>
        <w:tc>
          <w:tcPr>
            <w:tcW w:w="3349" w:type="dxa"/>
            <w:vMerge/>
          </w:tcPr>
          <w:p w14:paraId="3DE0EA84" w14:textId="77777777" w:rsidR="00064CE3" w:rsidRDefault="00064CE3" w:rsidP="002D73D0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</w:tcPr>
          <w:p w14:paraId="7891AA4F" w14:textId="77777777" w:rsidR="00064CE3" w:rsidRPr="002D73D0" w:rsidRDefault="00064CE3" w:rsidP="002D73D0">
            <w:pPr>
              <w:pStyle w:val="Paragraphedelist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73D0">
              <w:rPr>
                <w:rFonts w:ascii="Times New Roman" w:hAnsi="Times New Roman" w:cs="Times New Roman"/>
                <w:sz w:val="24"/>
                <w:szCs w:val="24"/>
              </w:rPr>
              <w:t>Attestation d’immatriculation IFU</w:t>
            </w:r>
          </w:p>
        </w:tc>
        <w:tc>
          <w:tcPr>
            <w:tcW w:w="1689" w:type="dxa"/>
          </w:tcPr>
          <w:p w14:paraId="073F892C" w14:textId="77777777" w:rsidR="00064CE3" w:rsidRDefault="00064CE3">
            <w:r w:rsidRPr="00D75001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5001">
              <w:rPr>
                <w:rFonts w:cs="Arial"/>
              </w:rPr>
              <w:instrText xml:space="preserve"> FORMTEXT </w:instrText>
            </w:r>
            <w:r w:rsidRPr="00D75001">
              <w:rPr>
                <w:rFonts w:cs="Arial"/>
              </w:rPr>
            </w:r>
            <w:r w:rsidRPr="00D75001">
              <w:rPr>
                <w:rFonts w:cs="Arial"/>
              </w:rPr>
              <w:fldChar w:fldCharType="separate"/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fldChar w:fldCharType="end"/>
            </w:r>
          </w:p>
        </w:tc>
      </w:tr>
      <w:tr w:rsidR="00064CE3" w14:paraId="7E461BE0" w14:textId="77777777" w:rsidTr="00064CE3">
        <w:trPr>
          <w:trHeight w:val="340"/>
        </w:trPr>
        <w:tc>
          <w:tcPr>
            <w:tcW w:w="3349" w:type="dxa"/>
            <w:vMerge/>
          </w:tcPr>
          <w:p w14:paraId="1C3F2814" w14:textId="77777777" w:rsidR="00064CE3" w:rsidRDefault="00064CE3" w:rsidP="002D73D0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</w:tcPr>
          <w:p w14:paraId="3DF14F6C" w14:textId="77777777" w:rsidR="00064CE3" w:rsidRPr="002D73D0" w:rsidRDefault="00064CE3" w:rsidP="002D73D0">
            <w:pPr>
              <w:pStyle w:val="Paragraphedelist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73D0">
              <w:rPr>
                <w:rFonts w:ascii="Times New Roman" w:hAnsi="Times New Roman" w:cs="Times New Roman"/>
                <w:sz w:val="24"/>
                <w:szCs w:val="24"/>
              </w:rPr>
              <w:t>Attestation CNSS</w:t>
            </w:r>
          </w:p>
        </w:tc>
        <w:tc>
          <w:tcPr>
            <w:tcW w:w="1689" w:type="dxa"/>
          </w:tcPr>
          <w:p w14:paraId="6D80B900" w14:textId="77777777" w:rsidR="00064CE3" w:rsidRDefault="00064CE3">
            <w:r w:rsidRPr="00D75001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5001">
              <w:rPr>
                <w:rFonts w:cs="Arial"/>
              </w:rPr>
              <w:instrText xml:space="preserve"> FORMTEXT </w:instrText>
            </w:r>
            <w:r w:rsidRPr="00D75001">
              <w:rPr>
                <w:rFonts w:cs="Arial"/>
              </w:rPr>
            </w:r>
            <w:r w:rsidRPr="00D75001">
              <w:rPr>
                <w:rFonts w:cs="Arial"/>
              </w:rPr>
              <w:fldChar w:fldCharType="separate"/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fldChar w:fldCharType="end"/>
            </w:r>
          </w:p>
        </w:tc>
      </w:tr>
      <w:tr w:rsidR="00064CE3" w14:paraId="48C40986" w14:textId="77777777" w:rsidTr="00064CE3">
        <w:trPr>
          <w:trHeight w:val="340"/>
        </w:trPr>
        <w:tc>
          <w:tcPr>
            <w:tcW w:w="3349" w:type="dxa"/>
            <w:vMerge/>
          </w:tcPr>
          <w:p w14:paraId="62A84959" w14:textId="77777777" w:rsidR="00064CE3" w:rsidRDefault="00064CE3" w:rsidP="002D73D0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</w:tcPr>
          <w:p w14:paraId="6D12C79A" w14:textId="77777777" w:rsidR="00064CE3" w:rsidRPr="002D73D0" w:rsidRDefault="00064CE3" w:rsidP="002D73D0">
            <w:pPr>
              <w:pStyle w:val="Paragraphedelist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73D0">
              <w:rPr>
                <w:rFonts w:ascii="Times New Roman" w:hAnsi="Times New Roman" w:cs="Times New Roman"/>
                <w:sz w:val="24"/>
                <w:szCs w:val="24"/>
              </w:rPr>
              <w:t>Attestation fiscale</w:t>
            </w:r>
          </w:p>
        </w:tc>
        <w:tc>
          <w:tcPr>
            <w:tcW w:w="1689" w:type="dxa"/>
          </w:tcPr>
          <w:p w14:paraId="04804AD9" w14:textId="77777777" w:rsidR="00064CE3" w:rsidRDefault="00064CE3">
            <w:r w:rsidRPr="00D75001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5001">
              <w:rPr>
                <w:rFonts w:cs="Arial"/>
              </w:rPr>
              <w:instrText xml:space="preserve"> FORMTEXT </w:instrText>
            </w:r>
            <w:r w:rsidRPr="00D75001">
              <w:rPr>
                <w:rFonts w:cs="Arial"/>
              </w:rPr>
            </w:r>
            <w:r w:rsidRPr="00D75001">
              <w:rPr>
                <w:rFonts w:cs="Arial"/>
              </w:rPr>
              <w:fldChar w:fldCharType="separate"/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fldChar w:fldCharType="end"/>
            </w:r>
          </w:p>
        </w:tc>
      </w:tr>
      <w:tr w:rsidR="00064CE3" w14:paraId="7BA71F89" w14:textId="77777777" w:rsidTr="00064CE3">
        <w:trPr>
          <w:trHeight w:val="340"/>
        </w:trPr>
        <w:tc>
          <w:tcPr>
            <w:tcW w:w="3349" w:type="dxa"/>
            <w:vMerge/>
          </w:tcPr>
          <w:p w14:paraId="23AE3758" w14:textId="77777777" w:rsidR="00064CE3" w:rsidRDefault="00064CE3" w:rsidP="002D73D0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</w:tcPr>
          <w:p w14:paraId="6D8DE064" w14:textId="77777777" w:rsidR="00064CE3" w:rsidRPr="002D73D0" w:rsidRDefault="00064CE3" w:rsidP="002D73D0">
            <w:pPr>
              <w:pStyle w:val="Paragraphedelist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73D0">
              <w:rPr>
                <w:rFonts w:ascii="Times New Roman" w:hAnsi="Times New Roman" w:cs="Times New Roman"/>
                <w:sz w:val="24"/>
                <w:szCs w:val="24"/>
              </w:rPr>
              <w:t>Attestation de non faillite</w:t>
            </w:r>
          </w:p>
        </w:tc>
        <w:tc>
          <w:tcPr>
            <w:tcW w:w="1689" w:type="dxa"/>
          </w:tcPr>
          <w:p w14:paraId="76E649B8" w14:textId="77777777" w:rsidR="00064CE3" w:rsidRDefault="00064CE3">
            <w:r w:rsidRPr="00D75001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5001">
              <w:rPr>
                <w:rFonts w:cs="Arial"/>
              </w:rPr>
              <w:instrText xml:space="preserve"> FORMTEXT </w:instrText>
            </w:r>
            <w:r w:rsidRPr="00D75001">
              <w:rPr>
                <w:rFonts w:cs="Arial"/>
              </w:rPr>
            </w:r>
            <w:r w:rsidRPr="00D75001">
              <w:rPr>
                <w:rFonts w:cs="Arial"/>
              </w:rPr>
              <w:fldChar w:fldCharType="separate"/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fldChar w:fldCharType="end"/>
            </w:r>
          </w:p>
        </w:tc>
      </w:tr>
      <w:tr w:rsidR="00064CE3" w14:paraId="7E529F7C" w14:textId="77777777" w:rsidTr="00064CE3">
        <w:trPr>
          <w:trHeight w:val="340"/>
        </w:trPr>
        <w:tc>
          <w:tcPr>
            <w:tcW w:w="3349" w:type="dxa"/>
            <w:vMerge/>
          </w:tcPr>
          <w:p w14:paraId="5571C92C" w14:textId="77777777" w:rsidR="00064CE3" w:rsidRDefault="00064CE3" w:rsidP="002D73D0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</w:tcPr>
          <w:p w14:paraId="093F8750" w14:textId="77777777" w:rsidR="00064CE3" w:rsidRPr="002D73D0" w:rsidRDefault="00064CE3" w:rsidP="002D73D0">
            <w:pPr>
              <w:pStyle w:val="Paragraphedelist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RIB</w:t>
            </w:r>
          </w:p>
        </w:tc>
        <w:tc>
          <w:tcPr>
            <w:tcW w:w="1689" w:type="dxa"/>
          </w:tcPr>
          <w:p w14:paraId="6536B1DF" w14:textId="77777777" w:rsidR="00064CE3" w:rsidRDefault="00064CE3">
            <w:r w:rsidRPr="00D75001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5001">
              <w:rPr>
                <w:rFonts w:cs="Arial"/>
              </w:rPr>
              <w:instrText xml:space="preserve"> FORMTEXT </w:instrText>
            </w:r>
            <w:r w:rsidRPr="00D75001">
              <w:rPr>
                <w:rFonts w:cs="Arial"/>
              </w:rPr>
            </w:r>
            <w:r w:rsidRPr="00D75001">
              <w:rPr>
                <w:rFonts w:cs="Arial"/>
              </w:rPr>
              <w:fldChar w:fldCharType="separate"/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t> </w:t>
            </w:r>
            <w:r w:rsidRPr="00D75001">
              <w:rPr>
                <w:rFonts w:cs="Arial"/>
              </w:rPr>
              <w:fldChar w:fldCharType="end"/>
            </w:r>
          </w:p>
        </w:tc>
      </w:tr>
    </w:tbl>
    <w:p w14:paraId="42BD5254" w14:textId="77777777" w:rsidR="00CC5F17" w:rsidRDefault="00CC5F17" w:rsidP="003029DF">
      <w:pPr>
        <w:pStyle w:val="Paragraphedeliste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24"/>
          <w:szCs w:val="24"/>
        </w:rPr>
        <w:sectPr w:rsidR="00CC5F17" w:rsidSect="003029DF">
          <w:headerReference w:type="default" r:id="rId8"/>
          <w:pgSz w:w="11906" w:h="16838"/>
          <w:pgMar w:top="1843" w:right="1417" w:bottom="1134" w:left="1417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tbl>
      <w:tblPr>
        <w:tblStyle w:val="Style2"/>
        <w:tblW w:w="9286" w:type="dxa"/>
        <w:tblLook w:val="04A0" w:firstRow="1" w:lastRow="0" w:firstColumn="1" w:lastColumn="0" w:noHBand="0" w:noVBand="1"/>
      </w:tblPr>
      <w:tblGrid>
        <w:gridCol w:w="9286"/>
      </w:tblGrid>
      <w:tr w:rsidR="00E86C57" w14:paraId="051F7C79" w14:textId="77777777" w:rsidTr="003344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06" w:type="dxa"/>
          </w:tcPr>
          <w:p w14:paraId="740C4B23" w14:textId="77777777" w:rsidR="00E86C57" w:rsidRPr="00CC5F17" w:rsidRDefault="00E86C57" w:rsidP="00CC5F17">
            <w:pPr>
              <w:pStyle w:val="Paragraphedeliste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Renseignements complémentaire</w:t>
            </w:r>
            <w:r w:rsidR="00664413" w:rsidRPr="00CC5F17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CC5F17">
              <w:rPr>
                <w:rFonts w:ascii="Times New Roman" w:hAnsi="Times New Roman" w:cs="Times New Roman"/>
                <w:b/>
                <w:sz w:val="24"/>
                <w:szCs w:val="24"/>
              </w:rPr>
              <w:t> :</w:t>
            </w:r>
          </w:p>
          <w:p w14:paraId="16AB69C4" w14:textId="77777777" w:rsidR="00CF252B" w:rsidRDefault="00EA7449" w:rsidP="00131FC8">
            <w:pPr>
              <w:pStyle w:val="Paragraphedeliste"/>
              <w:tabs>
                <w:tab w:val="left" w:pos="73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C57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8E68C7E" wp14:editId="7FA89955">
                      <wp:simplePos x="0" y="0"/>
                      <wp:positionH relativeFrom="column">
                        <wp:posOffset>4269105</wp:posOffset>
                      </wp:positionH>
                      <wp:positionV relativeFrom="paragraph">
                        <wp:posOffset>15240</wp:posOffset>
                      </wp:positionV>
                      <wp:extent cx="257175" cy="13335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333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A1CDBE" id="Rectangle 3" o:spid="_x0000_s1026" style="position:absolute;margin-left:336.15pt;margin-top:1.2pt;width:20.25pt;height:10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" fillcolor="white [3201]" strokecolor="black [3200]" strokeweight="1pt"/>
                  </w:pict>
                </mc:Fallback>
              </mc:AlternateContent>
            </w:r>
            <w:r w:rsidR="00CF252B" w:rsidRPr="00E86C57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20F50BD" wp14:editId="209903B5">
                      <wp:simplePos x="0" y="0"/>
                      <wp:positionH relativeFrom="column">
                        <wp:posOffset>5050155</wp:posOffset>
                      </wp:positionH>
                      <wp:positionV relativeFrom="paragraph">
                        <wp:posOffset>34290</wp:posOffset>
                      </wp:positionV>
                      <wp:extent cx="257175" cy="13335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333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0B9053" id="Rectangle 4" o:spid="_x0000_s1026" style="position:absolute;margin-left:397.65pt;margin-top:2.7pt;width:20.25pt;height:10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" fillcolor="white [3201]" strokecolor="black [3200]" strokeweight="1pt"/>
                  </w:pict>
                </mc:Fallback>
              </mc:AlternateContent>
            </w:r>
            <w:r w:rsidR="00CF252B">
              <w:rPr>
                <w:rFonts w:ascii="Times New Roman" w:hAnsi="Times New Roman" w:cs="Times New Roman"/>
                <w:sz w:val="24"/>
                <w:szCs w:val="24"/>
              </w:rPr>
              <w:t>Avez-vous déjà participé à un appel d’offre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F252B">
              <w:rPr>
                <w:rFonts w:ascii="Times New Roman" w:hAnsi="Times New Roman" w:cs="Times New Roman"/>
                <w:sz w:val="24"/>
                <w:szCs w:val="24"/>
              </w:rPr>
              <w:t xml:space="preserve"> de la GIZ ? OUI</w:t>
            </w:r>
            <w:r w:rsidR="00CF252B">
              <w:rPr>
                <w:rFonts w:ascii="Times New Roman" w:hAnsi="Times New Roman" w:cs="Times New Roman"/>
                <w:sz w:val="24"/>
                <w:szCs w:val="24"/>
              </w:rPr>
              <w:tab/>
              <w:t>Non</w:t>
            </w:r>
          </w:p>
          <w:p w14:paraId="490534FB" w14:textId="77777777" w:rsidR="000E280E" w:rsidRDefault="000E280E" w:rsidP="00452DB5">
            <w:pPr>
              <w:pStyle w:val="Paragraphedeliste"/>
              <w:tabs>
                <w:tab w:val="left" w:pos="7380"/>
                <w:tab w:val="right" w:pos="89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 oui, veuillez renseigner les numéros des dossiers …………………………….</w:t>
            </w:r>
          </w:p>
          <w:p w14:paraId="67CE6489" w14:textId="77777777" w:rsidR="00EA7449" w:rsidRDefault="00EA7449" w:rsidP="000E280E">
            <w:pPr>
              <w:pStyle w:val="Paragraphedeliste"/>
              <w:tabs>
                <w:tab w:val="left" w:pos="73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3D66D" w14:textId="77777777" w:rsidR="000E280E" w:rsidRDefault="00EA7449" w:rsidP="000E280E">
            <w:pPr>
              <w:pStyle w:val="Paragraphedeliste"/>
              <w:tabs>
                <w:tab w:val="left" w:pos="73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C57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92FEE34" wp14:editId="2ED21B41">
                      <wp:simplePos x="0" y="0"/>
                      <wp:positionH relativeFrom="column">
                        <wp:posOffset>4269105</wp:posOffset>
                      </wp:positionH>
                      <wp:positionV relativeFrom="paragraph">
                        <wp:posOffset>13335</wp:posOffset>
                      </wp:positionV>
                      <wp:extent cx="257175" cy="13335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333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39E6D8" id="Rectangle 2" o:spid="_x0000_s1026" style="position:absolute;margin-left:336.15pt;margin-top:1.05pt;width:20.25pt;height:10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E86C57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D6C68B3" wp14:editId="52F97DEF">
                      <wp:simplePos x="0" y="0"/>
                      <wp:positionH relativeFrom="column">
                        <wp:posOffset>5050155</wp:posOffset>
                      </wp:positionH>
                      <wp:positionV relativeFrom="paragraph">
                        <wp:posOffset>13335</wp:posOffset>
                      </wp:positionV>
                      <wp:extent cx="257175" cy="133350"/>
                      <wp:effectExtent l="0" t="0" r="2857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333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E3DAC9" id="Rectangle 9" o:spid="_x0000_s1026" style="position:absolute;margin-left:397.65pt;margin-top:1.05pt;width:20.25pt;height:10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" fillcolor="white [3201]" strokecolor="black [3200]" strokeweight="1pt"/>
                  </w:pict>
                </mc:Fallback>
              </mc:AlternateContent>
            </w:r>
            <w:r w:rsidR="000E280E">
              <w:rPr>
                <w:rFonts w:ascii="Times New Roman" w:hAnsi="Times New Roman" w:cs="Times New Roman"/>
                <w:sz w:val="24"/>
                <w:szCs w:val="24"/>
              </w:rPr>
              <w:t xml:space="preserve">Avez-vous déjà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exécuté</w:t>
            </w:r>
            <w:r w:rsidR="000E280E">
              <w:rPr>
                <w:rFonts w:ascii="Times New Roman" w:hAnsi="Times New Roman" w:cs="Times New Roman"/>
                <w:sz w:val="24"/>
                <w:szCs w:val="24"/>
              </w:rPr>
              <w:t xml:space="preserve"> des marchés pour la GIZ 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E280E">
              <w:rPr>
                <w:rFonts w:ascii="Times New Roman" w:hAnsi="Times New Roman" w:cs="Times New Roman"/>
                <w:sz w:val="24"/>
                <w:szCs w:val="24"/>
              </w:rPr>
              <w:t>OUI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80E">
              <w:rPr>
                <w:rFonts w:ascii="Times New Roman" w:hAnsi="Times New Roman" w:cs="Times New Roman"/>
                <w:sz w:val="24"/>
                <w:szCs w:val="24"/>
              </w:rPr>
              <w:tab/>
              <w:t>Non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75FAB2" w14:textId="77777777" w:rsidR="00452DB5" w:rsidRPr="00131FC8" w:rsidRDefault="00EA7449" w:rsidP="00EA7449">
            <w:pPr>
              <w:pStyle w:val="Paragraphedeliste"/>
              <w:tabs>
                <w:tab w:val="left" w:pos="7380"/>
                <w:tab w:val="right" w:pos="89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 oui, veuillez renseigner les numéros des contrats …………………………….</w:t>
            </w:r>
          </w:p>
        </w:tc>
      </w:tr>
    </w:tbl>
    <w:p w14:paraId="23F6E089" w14:textId="77777777" w:rsidR="00E86C57" w:rsidRDefault="00E86C57" w:rsidP="003643B8">
      <w:pPr>
        <w:spacing w:after="0"/>
        <w:jc w:val="center"/>
        <w:rPr>
          <w:rFonts w:ascii="Times New Roman" w:hAnsi="Times New Roman" w:cs="Times New Roman"/>
          <w:sz w:val="4"/>
          <w:szCs w:val="24"/>
        </w:rPr>
      </w:pPr>
    </w:p>
    <w:p w14:paraId="5110B28C" w14:textId="77777777" w:rsidR="00EA7449" w:rsidRDefault="00EA7449" w:rsidP="003643B8">
      <w:pPr>
        <w:spacing w:after="0"/>
        <w:jc w:val="center"/>
        <w:rPr>
          <w:rFonts w:ascii="Times New Roman" w:hAnsi="Times New Roman" w:cs="Times New Roman"/>
          <w:sz w:val="4"/>
          <w:szCs w:val="24"/>
        </w:rPr>
      </w:pPr>
    </w:p>
    <w:p w14:paraId="089E8958" w14:textId="77777777" w:rsidR="00EA7449" w:rsidRDefault="00EA7449" w:rsidP="003643B8">
      <w:pPr>
        <w:spacing w:after="0"/>
        <w:jc w:val="center"/>
        <w:rPr>
          <w:rFonts w:ascii="Times New Roman" w:hAnsi="Times New Roman" w:cs="Times New Roman"/>
          <w:sz w:val="4"/>
          <w:szCs w:val="24"/>
        </w:rPr>
      </w:pPr>
    </w:p>
    <w:p w14:paraId="45079856" w14:textId="77777777" w:rsidR="00EA7449" w:rsidRDefault="00EA7449" w:rsidP="003643B8">
      <w:pPr>
        <w:spacing w:after="0"/>
        <w:jc w:val="center"/>
        <w:rPr>
          <w:rFonts w:ascii="Times New Roman" w:hAnsi="Times New Roman" w:cs="Times New Roman"/>
          <w:sz w:val="4"/>
          <w:szCs w:val="24"/>
        </w:rPr>
      </w:pPr>
    </w:p>
    <w:p w14:paraId="4F6BEAE4" w14:textId="77777777" w:rsidR="00EA7449" w:rsidRDefault="00EA7449" w:rsidP="003643B8">
      <w:pPr>
        <w:spacing w:after="0"/>
        <w:jc w:val="center"/>
        <w:rPr>
          <w:rFonts w:ascii="Times New Roman" w:hAnsi="Times New Roman" w:cs="Times New Roman"/>
          <w:sz w:val="4"/>
          <w:szCs w:val="24"/>
        </w:rPr>
      </w:pPr>
    </w:p>
    <w:p w14:paraId="7A1F09E3" w14:textId="77777777" w:rsidR="00EA7449" w:rsidRDefault="00EA7449" w:rsidP="003643B8">
      <w:pPr>
        <w:spacing w:after="0"/>
        <w:jc w:val="center"/>
        <w:rPr>
          <w:rFonts w:ascii="Times New Roman" w:hAnsi="Times New Roman" w:cs="Times New Roman"/>
          <w:sz w:val="4"/>
          <w:szCs w:val="24"/>
        </w:rPr>
      </w:pPr>
    </w:p>
    <w:p w14:paraId="13CB3A3C" w14:textId="77777777" w:rsidR="00EA7449" w:rsidRDefault="00EA7449" w:rsidP="003643B8">
      <w:pPr>
        <w:spacing w:after="0"/>
        <w:jc w:val="center"/>
        <w:rPr>
          <w:rFonts w:ascii="Times New Roman" w:hAnsi="Times New Roman" w:cs="Times New Roman"/>
          <w:sz w:val="4"/>
          <w:szCs w:val="24"/>
        </w:rPr>
      </w:pPr>
    </w:p>
    <w:p w14:paraId="7685D182" w14:textId="77777777" w:rsidR="00EA7449" w:rsidRDefault="00EA7449" w:rsidP="003643B8">
      <w:pPr>
        <w:spacing w:after="0"/>
        <w:jc w:val="center"/>
        <w:rPr>
          <w:rFonts w:ascii="Times New Roman" w:hAnsi="Times New Roman" w:cs="Times New Roman"/>
          <w:sz w:val="4"/>
          <w:szCs w:val="24"/>
        </w:rPr>
      </w:pPr>
    </w:p>
    <w:p w14:paraId="06C34D89" w14:textId="77777777" w:rsidR="00EA7449" w:rsidRDefault="00EA7449" w:rsidP="003643B8">
      <w:pPr>
        <w:spacing w:after="0"/>
        <w:jc w:val="center"/>
        <w:rPr>
          <w:rFonts w:ascii="Times New Roman" w:hAnsi="Times New Roman" w:cs="Times New Roman"/>
          <w:sz w:val="4"/>
          <w:szCs w:val="24"/>
        </w:rPr>
      </w:pPr>
    </w:p>
    <w:p w14:paraId="0D822410" w14:textId="77777777" w:rsidR="00EA7449" w:rsidRDefault="00EA7449" w:rsidP="00EA74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1FC8">
        <w:rPr>
          <w:rFonts w:ascii="Times New Roman" w:hAnsi="Times New Roman" w:cs="Times New Roman"/>
          <w:sz w:val="24"/>
          <w:szCs w:val="24"/>
        </w:rPr>
        <w:t xml:space="preserve">Je, soussigné, accepte les conditions générales </w:t>
      </w:r>
      <w:r w:rsidR="00755076">
        <w:rPr>
          <w:rFonts w:ascii="Times New Roman" w:hAnsi="Times New Roman" w:cs="Times New Roman"/>
          <w:sz w:val="24"/>
          <w:szCs w:val="24"/>
        </w:rPr>
        <w:t xml:space="preserve">locales </w:t>
      </w:r>
      <w:r w:rsidRPr="00131FC8">
        <w:rPr>
          <w:rFonts w:ascii="Times New Roman" w:hAnsi="Times New Roman" w:cs="Times New Roman"/>
          <w:sz w:val="24"/>
          <w:szCs w:val="24"/>
        </w:rPr>
        <w:t xml:space="preserve">applicables </w:t>
      </w:r>
      <w:r w:rsidR="00755076">
        <w:rPr>
          <w:rFonts w:ascii="Times New Roman" w:hAnsi="Times New Roman" w:cs="Times New Roman"/>
          <w:sz w:val="24"/>
          <w:szCs w:val="24"/>
        </w:rPr>
        <w:t>aux consultants/</w:t>
      </w:r>
      <w:r w:rsidRPr="00131FC8">
        <w:rPr>
          <w:rFonts w:ascii="Times New Roman" w:hAnsi="Times New Roman" w:cs="Times New Roman"/>
          <w:sz w:val="24"/>
          <w:szCs w:val="24"/>
        </w:rPr>
        <w:t xml:space="preserve">aux commandes </w:t>
      </w:r>
      <w:r>
        <w:rPr>
          <w:rFonts w:ascii="Times New Roman" w:hAnsi="Times New Roman" w:cs="Times New Roman"/>
          <w:sz w:val="24"/>
          <w:szCs w:val="24"/>
        </w:rPr>
        <w:t>de la GIZ</w:t>
      </w:r>
      <w:r w:rsidRPr="00131FC8">
        <w:rPr>
          <w:rFonts w:ascii="Times New Roman" w:hAnsi="Times New Roman" w:cs="Times New Roman"/>
          <w:sz w:val="24"/>
          <w:szCs w:val="24"/>
        </w:rPr>
        <w:t>, dont un exemplaire m’a été remis. Je certifie que les renseignements fournis dans le présent formulair</w:t>
      </w:r>
      <w:r>
        <w:rPr>
          <w:rFonts w:ascii="Times New Roman" w:hAnsi="Times New Roman" w:cs="Times New Roman"/>
          <w:sz w:val="24"/>
          <w:szCs w:val="24"/>
        </w:rPr>
        <w:t>e sont exacts et je m’engage à</w:t>
      </w:r>
      <w:r w:rsidRPr="00131FC8">
        <w:rPr>
          <w:rFonts w:ascii="Times New Roman" w:hAnsi="Times New Roman" w:cs="Times New Roman"/>
          <w:sz w:val="24"/>
          <w:szCs w:val="24"/>
        </w:rPr>
        <w:t xml:space="preserve"> vous informer </w:t>
      </w:r>
      <w:r>
        <w:rPr>
          <w:rFonts w:ascii="Times New Roman" w:hAnsi="Times New Roman" w:cs="Times New Roman"/>
          <w:sz w:val="24"/>
          <w:szCs w:val="24"/>
        </w:rPr>
        <w:t>dans les plus brefs délais,</w:t>
      </w:r>
      <w:r w:rsidRPr="00131FC8">
        <w:rPr>
          <w:rFonts w:ascii="Times New Roman" w:hAnsi="Times New Roman" w:cs="Times New Roman"/>
          <w:sz w:val="24"/>
          <w:szCs w:val="24"/>
        </w:rPr>
        <w:t xml:space="preserve"> de tout changement susceptible d’intervenir:</w:t>
      </w:r>
    </w:p>
    <w:p w14:paraId="54AE427E" w14:textId="77777777" w:rsidR="00EA7449" w:rsidRDefault="00EA7449" w:rsidP="00EA74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39BCF5" w14:textId="77777777" w:rsidR="00EA7449" w:rsidRDefault="00EA7449" w:rsidP="00EA74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1FC8">
        <w:rPr>
          <w:rFonts w:ascii="Times New Roman" w:hAnsi="Times New Roman" w:cs="Times New Roman"/>
          <w:sz w:val="24"/>
          <w:szCs w:val="24"/>
        </w:rPr>
        <w:t xml:space="preserve">Nom: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0E12CD09" w14:textId="77777777" w:rsidR="00EA7449" w:rsidRDefault="00EA7449" w:rsidP="00EA74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1FC8">
        <w:rPr>
          <w:rFonts w:ascii="Times New Roman" w:hAnsi="Times New Roman" w:cs="Times New Roman"/>
          <w:sz w:val="24"/>
          <w:szCs w:val="24"/>
        </w:rPr>
        <w:t>Titre:</w:t>
      </w:r>
    </w:p>
    <w:p w14:paraId="0250976F" w14:textId="77777777" w:rsidR="00EA7449" w:rsidRDefault="00EA7449" w:rsidP="00EA7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 et </w:t>
      </w:r>
      <w:r w:rsidRPr="00131FC8">
        <w:rPr>
          <w:rFonts w:ascii="Times New Roman" w:hAnsi="Times New Roman" w:cs="Times New Roman"/>
          <w:sz w:val="24"/>
          <w:szCs w:val="24"/>
        </w:rPr>
        <w:t>Signature: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14:paraId="68CE2389" w14:textId="77777777" w:rsidR="00EA7449" w:rsidRDefault="00EA7449" w:rsidP="00364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736310A" w14:textId="77777777" w:rsidR="00EA7449" w:rsidRDefault="00EA7449" w:rsidP="00364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041731" w14:textId="77777777" w:rsidR="00EA7449" w:rsidRPr="00EA7449" w:rsidRDefault="00EA7449" w:rsidP="00364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8FA5C04" w14:textId="77777777" w:rsidR="00EA7449" w:rsidRPr="003643B8" w:rsidRDefault="00EA7449" w:rsidP="003643B8">
      <w:pPr>
        <w:spacing w:after="0"/>
        <w:jc w:val="center"/>
        <w:rPr>
          <w:rFonts w:ascii="Times New Roman" w:hAnsi="Times New Roman" w:cs="Times New Roman"/>
          <w:sz w:val="4"/>
          <w:szCs w:val="24"/>
        </w:rPr>
      </w:pPr>
    </w:p>
    <w:p w14:paraId="07A8B530" w14:textId="77777777" w:rsidR="00131FC8" w:rsidRPr="003643B8" w:rsidRDefault="00131FC8" w:rsidP="003643B8">
      <w:pPr>
        <w:spacing w:after="0"/>
        <w:jc w:val="center"/>
        <w:rPr>
          <w:rFonts w:ascii="Times New Roman" w:hAnsi="Times New Roman" w:cs="Times New Roman"/>
          <w:sz w:val="2"/>
          <w:szCs w:val="24"/>
        </w:rPr>
      </w:pPr>
    </w:p>
    <w:p w14:paraId="6E3B9A99" w14:textId="77777777" w:rsidR="00131FC8" w:rsidRPr="003643B8" w:rsidRDefault="00131FC8" w:rsidP="003643B8">
      <w:pPr>
        <w:spacing w:after="0"/>
        <w:rPr>
          <w:rFonts w:ascii="Times New Roman" w:hAnsi="Times New Roman" w:cs="Times New Roman"/>
          <w:sz w:val="2"/>
          <w:szCs w:val="24"/>
        </w:rPr>
      </w:pPr>
    </w:p>
    <w:tbl>
      <w:tblPr>
        <w:tblStyle w:val="Style2"/>
        <w:tblW w:w="9286" w:type="dxa"/>
        <w:tblLook w:val="0000" w:firstRow="0" w:lastRow="0" w:firstColumn="0" w:lastColumn="0" w:noHBand="0" w:noVBand="0"/>
      </w:tblPr>
      <w:tblGrid>
        <w:gridCol w:w="9408"/>
      </w:tblGrid>
      <w:tr w:rsidR="00EA7449" w14:paraId="3C351E30" w14:textId="77777777" w:rsidTr="00EA7449">
        <w:trPr>
          <w:trHeight w:val="510"/>
        </w:trPr>
        <w:tc>
          <w:tcPr>
            <w:tcW w:w="9286" w:type="dxa"/>
            <w:vAlign w:val="center"/>
          </w:tcPr>
          <w:p w14:paraId="7FA6C734" w14:textId="77777777" w:rsidR="00EA7449" w:rsidRPr="00EA7449" w:rsidRDefault="00EA7449" w:rsidP="003029DF">
            <w:pPr>
              <w:pStyle w:val="Paragraphedeliste"/>
              <w:ind w:lef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7449">
              <w:rPr>
                <w:rFonts w:ascii="Times New Roman" w:hAnsi="Times New Roman" w:cs="Times New Roman"/>
                <w:b/>
                <w:sz w:val="26"/>
                <w:szCs w:val="26"/>
              </w:rPr>
              <w:t>Partie réservée à la GIZ (à ne pas remplir)</w:t>
            </w:r>
          </w:p>
        </w:tc>
      </w:tr>
      <w:tr w:rsidR="003F2A5A" w14:paraId="5AABAA11" w14:textId="77777777" w:rsidTr="00EA7449">
        <w:trPr>
          <w:trHeight w:val="2115"/>
        </w:trPr>
        <w:tc>
          <w:tcPr>
            <w:tcW w:w="9286" w:type="dxa"/>
          </w:tcPr>
          <w:p w14:paraId="5CD3DA7F" w14:textId="77777777" w:rsidR="00EA7449" w:rsidRDefault="00EA7449" w:rsidP="00F35BA4">
            <w:pPr>
              <w:tabs>
                <w:tab w:val="left" w:pos="2940"/>
                <w:tab w:val="left" w:pos="4260"/>
                <w:tab w:val="left" w:pos="6000"/>
              </w:tabs>
              <w:ind w:left="6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7229C8" w14:textId="77777777" w:rsidR="003F2A5A" w:rsidRDefault="00755076" w:rsidP="00F35BA4">
            <w:pPr>
              <w:tabs>
                <w:tab w:val="left" w:pos="2940"/>
                <w:tab w:val="left" w:pos="4260"/>
                <w:tab w:val="left" w:pos="6000"/>
              </w:tabs>
              <w:ind w:left="6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2CECD6D" wp14:editId="32ABC43C">
                      <wp:simplePos x="0" y="0"/>
                      <wp:positionH relativeFrom="column">
                        <wp:posOffset>4531995</wp:posOffset>
                      </wp:positionH>
                      <wp:positionV relativeFrom="paragraph">
                        <wp:posOffset>20955</wp:posOffset>
                      </wp:positionV>
                      <wp:extent cx="257175" cy="133350"/>
                      <wp:effectExtent l="0" t="0" r="28575" b="1905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333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BB3E15" w14:textId="77777777" w:rsidR="00EA7449" w:rsidRDefault="00EA7449" w:rsidP="00EA7449">
                                  <w:pPr>
                                    <w:jc w:val="center"/>
                                  </w:pPr>
                                  <w:r>
                                    <w:t xml:space="preserve">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CECD6D" id="Rectangle 39" o:spid="_x0000_s1026" style="position:absolute;left:0;text-align:left;margin-left:356.85pt;margin-top:1.65pt;width:20.25pt;height:10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" fillcolor="white [3201]" strokecolor="black [3200]" strokeweight="1pt">
                      <v:textbox>
                        <w:txbxContent>
                          <w:p w14:paraId="59BB3E15" w14:textId="77777777" w:rsidR="00EA7449" w:rsidRDefault="00EA7449" w:rsidP="00EA7449">
                            <w:pPr>
                              <w:jc w:val="center"/>
                            </w:pPr>
                            <w:r>
                              <w:t xml:space="preserve">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2941262" wp14:editId="0591F240">
                      <wp:simplePos x="0" y="0"/>
                      <wp:positionH relativeFrom="column">
                        <wp:posOffset>3360420</wp:posOffset>
                      </wp:positionH>
                      <wp:positionV relativeFrom="paragraph">
                        <wp:posOffset>20955</wp:posOffset>
                      </wp:positionV>
                      <wp:extent cx="257175" cy="133350"/>
                      <wp:effectExtent l="0" t="0" r="28575" b="1905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333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AC289D" w14:textId="77777777" w:rsidR="00EA7449" w:rsidRDefault="00755076" w:rsidP="00EA7449">
                                  <w:pPr>
                                    <w:jc w:val="center"/>
                                  </w:pPr>
                                  <w:r>
                                    <w:t xml:space="preserve">                    </w:t>
                                  </w:r>
                                  <w:r w:rsidR="00EA7449">
                                    <w:t xml:space="preserve">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941262" id="Rectangle 38" o:spid="_x0000_s1027" style="position:absolute;left:0;text-align:left;margin-left:264.6pt;margin-top:1.65pt;width:20.25pt;height:10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" fillcolor="white [3201]" strokecolor="black [3200]" strokeweight="1pt">
                      <v:textbox>
                        <w:txbxContent>
                          <w:p w14:paraId="41AC289D" w14:textId="77777777" w:rsidR="00EA7449" w:rsidRDefault="00755076" w:rsidP="00EA7449">
                            <w:pPr>
                              <w:jc w:val="center"/>
                            </w:pPr>
                            <w:r>
                              <w:t xml:space="preserve">                    </w:t>
                            </w:r>
                            <w:r w:rsidR="00EA7449">
                              <w:t xml:space="preserve">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A7449">
              <w:rPr>
                <w:rFonts w:ascii="Times New Roman" w:hAnsi="Times New Roman" w:cs="Times New Roman"/>
                <w:sz w:val="26"/>
                <w:szCs w:val="26"/>
              </w:rPr>
              <w:t>Mandataire</w:t>
            </w:r>
            <w:r w:rsidR="00CC5F17">
              <w:rPr>
                <w:rFonts w:ascii="Times New Roman" w:hAnsi="Times New Roman" w:cs="Times New Roman"/>
                <w:sz w:val="26"/>
                <w:szCs w:val="26"/>
              </w:rPr>
              <w:t xml:space="preserve"> / F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ournisseur</w:t>
            </w:r>
            <w:r w:rsidR="00EA7449">
              <w:rPr>
                <w:rFonts w:ascii="Times New Roman" w:hAnsi="Times New Roman" w:cs="Times New Roman"/>
                <w:sz w:val="26"/>
                <w:szCs w:val="26"/>
              </w:rPr>
              <w:t xml:space="preserve"> agréé</w:t>
            </w:r>
            <w:r w:rsidR="003F2A5A">
              <w:rPr>
                <w:rFonts w:ascii="Times New Roman" w:hAnsi="Times New Roman" w:cs="Times New Roman"/>
                <w:sz w:val="26"/>
                <w:szCs w:val="26"/>
              </w:rPr>
              <w:t> :</w:t>
            </w:r>
            <w:r w:rsidR="003F2A5A">
              <w:rPr>
                <w:rFonts w:ascii="Times New Roman" w:hAnsi="Times New Roman" w:cs="Times New Roman"/>
                <w:noProof/>
                <w:sz w:val="26"/>
                <w:szCs w:val="26"/>
                <w:lang w:eastAsia="fr-FR"/>
              </w:rPr>
              <w:t xml:space="preserve"> </w:t>
            </w:r>
            <w:r w:rsidR="003F2A5A">
              <w:rPr>
                <w:rFonts w:ascii="Times New Roman" w:hAnsi="Times New Roman" w:cs="Times New Roman"/>
                <w:noProof/>
                <w:sz w:val="26"/>
                <w:szCs w:val="26"/>
                <w:lang w:eastAsia="fr-FR"/>
              </w:rPr>
              <w:tab/>
            </w:r>
            <w:r w:rsidR="00EA7449">
              <w:rPr>
                <w:rFonts w:ascii="Times New Roman" w:hAnsi="Times New Roman" w:cs="Times New Roman"/>
                <w:noProof/>
                <w:sz w:val="26"/>
                <w:szCs w:val="26"/>
                <w:lang w:eastAsia="fr-FR"/>
              </w:rPr>
              <w:t xml:space="preserve">        </w:t>
            </w:r>
            <w:r w:rsidR="003F2A5A">
              <w:rPr>
                <w:rFonts w:ascii="Times New Roman" w:hAnsi="Times New Roman" w:cs="Times New Roman"/>
                <w:noProof/>
                <w:sz w:val="26"/>
                <w:szCs w:val="26"/>
                <w:lang w:eastAsia="fr-FR"/>
              </w:rPr>
              <w:t>Oui</w:t>
            </w:r>
            <w:r w:rsidR="003F2A5A">
              <w:rPr>
                <w:rFonts w:ascii="Times New Roman" w:hAnsi="Times New Roman" w:cs="Times New Roman"/>
                <w:noProof/>
                <w:sz w:val="26"/>
                <w:szCs w:val="26"/>
                <w:lang w:eastAsia="fr-FR"/>
              </w:rPr>
              <w:tab/>
            </w:r>
            <w:r w:rsidR="003F2A5A">
              <w:rPr>
                <w:rFonts w:ascii="Times New Roman" w:hAnsi="Times New Roman" w:cs="Times New Roman"/>
                <w:noProof/>
                <w:sz w:val="26"/>
                <w:szCs w:val="26"/>
                <w:lang w:eastAsia="fr-FR"/>
              </w:rPr>
              <w:tab/>
            </w:r>
            <w:r w:rsidR="00EA7449">
              <w:rPr>
                <w:rFonts w:ascii="Times New Roman" w:hAnsi="Times New Roman" w:cs="Times New Roman"/>
                <w:noProof/>
                <w:sz w:val="26"/>
                <w:szCs w:val="26"/>
                <w:lang w:eastAsia="fr-FR"/>
              </w:rPr>
              <w:t xml:space="preserve">  </w:t>
            </w:r>
            <w:r w:rsidR="003F2A5A">
              <w:rPr>
                <w:rFonts w:ascii="Times New Roman" w:hAnsi="Times New Roman" w:cs="Times New Roman"/>
                <w:noProof/>
                <w:sz w:val="26"/>
                <w:szCs w:val="26"/>
                <w:lang w:eastAsia="fr-FR"/>
              </w:rPr>
              <w:t>Non</w:t>
            </w:r>
          </w:p>
          <w:p w14:paraId="24B9A9DC" w14:textId="77777777" w:rsidR="00EA7449" w:rsidRDefault="00EA7449" w:rsidP="00F35BA4">
            <w:pPr>
              <w:ind w:left="6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B62C5A" w14:textId="77777777" w:rsidR="003F2A5A" w:rsidRDefault="003F2A5A" w:rsidP="00F35BA4">
            <w:pPr>
              <w:ind w:left="6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N° </w:t>
            </w:r>
            <w:r w:rsidR="00684A93">
              <w:rPr>
                <w:rFonts w:ascii="Times New Roman" w:hAnsi="Times New Roman" w:cs="Times New Roman"/>
                <w:sz w:val="26"/>
                <w:szCs w:val="26"/>
              </w:rPr>
              <w:t>Mandataire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C5F17">
              <w:rPr>
                <w:rFonts w:ascii="Times New Roman" w:hAnsi="Times New Roman" w:cs="Times New Roman"/>
                <w:sz w:val="26"/>
                <w:szCs w:val="26"/>
              </w:rPr>
              <w:t>/ F</w:t>
            </w:r>
            <w:r w:rsidR="00755076">
              <w:rPr>
                <w:rFonts w:ascii="Times New Roman" w:hAnsi="Times New Roman" w:cs="Times New Roman"/>
                <w:sz w:val="26"/>
                <w:szCs w:val="26"/>
              </w:rPr>
              <w:t xml:space="preserve">ournisseur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…………………….</w:t>
            </w:r>
          </w:p>
          <w:p w14:paraId="44D01A7D" w14:textId="77777777" w:rsidR="00EA7449" w:rsidRDefault="00EA7449" w:rsidP="00F35BA4">
            <w:pPr>
              <w:ind w:left="6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95042D" w14:textId="77777777" w:rsidR="00EA7449" w:rsidRDefault="00EA7449" w:rsidP="00755076">
            <w:pPr>
              <w:spacing w:line="276" w:lineRule="auto"/>
              <w:ind w:left="6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5F1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Note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5CE303A" w14:textId="77777777" w:rsidR="00755076" w:rsidRDefault="00755076" w:rsidP="00755076">
            <w:pPr>
              <w:spacing w:line="276" w:lineRule="auto"/>
              <w:ind w:left="6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1D00E7" w14:textId="77777777" w:rsidR="00755076" w:rsidRDefault="00755076" w:rsidP="00755076">
            <w:pPr>
              <w:spacing w:line="72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Enregistré par (noms) : __________________________________</w:t>
            </w:r>
          </w:p>
          <w:p w14:paraId="6DB883F8" w14:textId="77777777" w:rsidR="003F2A5A" w:rsidRDefault="00755076" w:rsidP="00755076">
            <w:pPr>
              <w:spacing w:line="720" w:lineRule="auto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et signature : ______________________________________</w:t>
            </w:r>
          </w:p>
        </w:tc>
      </w:tr>
    </w:tbl>
    <w:p w14:paraId="06A83A73" w14:textId="77777777" w:rsidR="003F2A5A" w:rsidRDefault="003F2A5A" w:rsidP="00131FC8">
      <w:pPr>
        <w:rPr>
          <w:rFonts w:ascii="Times New Roman" w:hAnsi="Times New Roman" w:cs="Times New Roman"/>
          <w:sz w:val="24"/>
          <w:szCs w:val="24"/>
        </w:rPr>
      </w:pPr>
    </w:p>
    <w:p w14:paraId="7ED7134F" w14:textId="77777777" w:rsidR="00755076" w:rsidRDefault="00755076">
      <w:pPr>
        <w:rPr>
          <w:rFonts w:ascii="Times New Roman" w:hAnsi="Times New Roman" w:cs="Times New Roman"/>
          <w:sz w:val="24"/>
          <w:szCs w:val="24"/>
        </w:rPr>
      </w:pPr>
    </w:p>
    <w:p w14:paraId="1C0CAD1F" w14:textId="77777777" w:rsidR="003C716D" w:rsidRPr="00A81DA2" w:rsidRDefault="003C716D" w:rsidP="00A81D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1DA2">
        <w:rPr>
          <w:rFonts w:ascii="Times New Roman" w:hAnsi="Times New Roman" w:cs="Times New Roman"/>
          <w:b/>
          <w:sz w:val="24"/>
          <w:szCs w:val="24"/>
          <w:u w:val="single"/>
        </w:rPr>
        <w:t>Annexe 1</w:t>
      </w:r>
      <w:r>
        <w:rPr>
          <w:rFonts w:ascii="Times New Roman" w:hAnsi="Times New Roman" w:cs="Times New Roman"/>
          <w:sz w:val="24"/>
          <w:szCs w:val="24"/>
        </w:rPr>
        <w:t xml:space="preserve"> : </w:t>
      </w:r>
      <w:r w:rsidR="00E02B23">
        <w:rPr>
          <w:rFonts w:ascii="Times New Roman" w:hAnsi="Times New Roman" w:cs="Times New Roman"/>
          <w:b/>
          <w:sz w:val="24"/>
          <w:szCs w:val="24"/>
        </w:rPr>
        <w:t>Secteurs</w:t>
      </w:r>
      <w:r w:rsidRPr="00A81DA2">
        <w:rPr>
          <w:rFonts w:ascii="Times New Roman" w:hAnsi="Times New Roman" w:cs="Times New Roman"/>
          <w:b/>
          <w:sz w:val="24"/>
          <w:szCs w:val="24"/>
        </w:rPr>
        <w:t xml:space="preserve"> d’activités</w:t>
      </w:r>
    </w:p>
    <w:p w14:paraId="2D5A35A3" w14:textId="77777777" w:rsidR="00A81DA2" w:rsidRDefault="00A81DA2" w:rsidP="00A81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C86A9B" w14:textId="77777777" w:rsidR="003C716D" w:rsidRPr="00A81DA2" w:rsidRDefault="003C716D" w:rsidP="00A81D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1DA2">
        <w:rPr>
          <w:rFonts w:ascii="Times New Roman" w:hAnsi="Times New Roman" w:cs="Times New Roman"/>
          <w:b/>
          <w:sz w:val="24"/>
          <w:szCs w:val="24"/>
        </w:rPr>
        <w:t>Pour les Bureaux d’études et Consultants individuels</w:t>
      </w:r>
    </w:p>
    <w:p w14:paraId="3BAEA595" w14:textId="77777777" w:rsidR="003C716D" w:rsidRDefault="003C716D" w:rsidP="00A81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81DA2">
        <w:rPr>
          <w:rFonts w:ascii="Times New Roman" w:hAnsi="Times New Roman" w:cs="Times New Roman"/>
          <w:sz w:val="24"/>
          <w:szCs w:val="24"/>
        </w:rPr>
        <w:t>Veuillez</w:t>
      </w:r>
      <w:r>
        <w:rPr>
          <w:rFonts w:ascii="Times New Roman" w:hAnsi="Times New Roman" w:cs="Times New Roman"/>
          <w:sz w:val="24"/>
          <w:szCs w:val="24"/>
        </w:rPr>
        <w:t xml:space="preserve"> cocher et compléter </w:t>
      </w:r>
      <w:r w:rsidR="00A81DA2">
        <w:rPr>
          <w:rFonts w:ascii="Times New Roman" w:hAnsi="Times New Roman" w:cs="Times New Roman"/>
          <w:sz w:val="24"/>
          <w:szCs w:val="24"/>
        </w:rPr>
        <w:t>si nécessaire dans la rubrique « Divers »</w:t>
      </w:r>
    </w:p>
    <w:p w14:paraId="361326E9" w14:textId="77777777" w:rsidR="00A81DA2" w:rsidRDefault="00A81D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17"/>
        <w:gridCol w:w="7880"/>
        <w:gridCol w:w="567"/>
      </w:tblGrid>
      <w:tr w:rsidR="006A5F07" w14:paraId="50FF8C48" w14:textId="77777777" w:rsidTr="006A5F07">
        <w:trPr>
          <w:trHeight w:hRule="exact" w:val="340"/>
        </w:trPr>
        <w:tc>
          <w:tcPr>
            <w:tcW w:w="81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7C8940F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04E4CE02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Bâtiment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BFCBF0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74E484D5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6B574AE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2A4A1ED7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Conseil en organisation et en management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8DD9AC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66DC8C02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DC8C833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1AB5513A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Contrôle de gestion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F9EBEC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1849C2C2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5F4094F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6E15FAB5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Crises, conflits, catastrophes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3FD7E1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7F62C4BF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0C15528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73ECC0B6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Déchet</w:t>
            </w:r>
            <w:r w:rsidR="00E02B23" w:rsidRPr="00E86C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A9F682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5167B571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B22C655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01F5091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Démocratie, Etat de droit, genre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62B286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0DEA12B7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2A88612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662C2818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Développement de systèmes de financement et crédit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0B0C77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66316607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7DCB604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193FB8DB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Eau et assainissement 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A377A2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63D87A1F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0241521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34B4CC2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Eco-efficience du secteur privé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CC8A0B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4A0FBDD8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2D1E4F6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494961D8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Economie agricole et économie de l’alimentation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3B8951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31C9A185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8F2E401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7921E0B6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Enseignement professionnel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B6AAF8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7CB9327C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F46325A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630661A9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Facilitation 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DD8EBA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7DACA5FC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7D2B2BC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191FC186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Gestion des ressources naturelles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4FE261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41978997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368B366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42B73DD3" w14:textId="77777777" w:rsidR="00E02B23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Gestion des zones côtières et des ressources aquatiques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CBA577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254BB891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D864B02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3F86DCF" w14:textId="77777777" w:rsidR="00E02B23" w:rsidRPr="00E86C5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Personnel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996F31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2D40974E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4F45FA0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0E056BDF" w14:textId="77777777" w:rsidR="00E02B23" w:rsidRPr="00E86C5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Personnel administratif et de fonction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080F53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262A1FCB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1F94F00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745872CC" w14:textId="77777777" w:rsidR="00E02B23" w:rsidRPr="00E86C5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Politique économique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3902B9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26B051A1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9126525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11BF1FB9" w14:textId="77777777" w:rsidR="00E02B23" w:rsidRPr="00E86C5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Politique environnementale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30C988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34819904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53864A1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6F7957D7" w14:textId="77777777" w:rsidR="00E02B23" w:rsidRPr="00E86C57" w:rsidRDefault="006A5F07" w:rsidP="004274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Politique et gestion des finances publiques, modernisation</w:t>
            </w:r>
            <w:r w:rsidR="004274A1">
              <w:rPr>
                <w:rFonts w:ascii="Times New Roman" w:hAnsi="Times New Roman" w:cs="Times New Roman"/>
                <w:sz w:val="24"/>
                <w:szCs w:val="24"/>
              </w:rPr>
              <w:t xml:space="preserve"> de l’Administration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2BCDC4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55E2F961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AD80CDC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7D724F07" w14:textId="77777777" w:rsidR="00E02B23" w:rsidRPr="00E86C5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Promotion du secteur privé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4EAA2B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227E2F04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F85DC32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4D5D61D3" w14:textId="77777777" w:rsidR="00E02B23" w:rsidRPr="00E86C5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Protection sociale durable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7EB8A4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445D7CB9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DDE7236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39D05F94" w14:textId="77777777" w:rsidR="00E02B23" w:rsidRPr="00E86C57" w:rsidRDefault="006A5F07" w:rsidP="008C25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Régionalisation, </w:t>
            </w:r>
            <w:r w:rsidR="008C2539">
              <w:rPr>
                <w:rFonts w:ascii="Times New Roman" w:hAnsi="Times New Roman" w:cs="Times New Roman"/>
                <w:sz w:val="24"/>
                <w:szCs w:val="24"/>
              </w:rPr>
              <w:t>décentralisation, développement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EF8211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4CB94F2B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186A809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35E95183" w14:textId="77777777" w:rsidR="00E02B23" w:rsidRPr="00E86C57" w:rsidRDefault="006A5F07" w:rsidP="008C25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Renforcement des systèmes éducatifs 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E8EC2D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366EBBE8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C1EEFC5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49E15FE3" w14:textId="77777777" w:rsidR="00E02B23" w:rsidRPr="00E86C5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Service linguistique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28631A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52CD97F8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12B767E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0B6D96FE" w14:textId="77777777" w:rsidR="00E02B23" w:rsidRPr="00E86C5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Services informatiques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6523D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6D11532B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44BEC92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FBF70F5" w14:textId="77777777" w:rsidR="00E02B23" w:rsidRPr="00E86C5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Système de santé et promotion de la santé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5D51A0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23" w14:paraId="17E091E9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CB095FA" w14:textId="77777777" w:rsidR="00E02B23" w:rsidRPr="001908BE" w:rsidRDefault="00E02B23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2D766D51" w14:textId="77777777" w:rsidR="00E02B23" w:rsidRPr="00E86C5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Systèmes énergétiques durables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4C7992" w14:textId="77777777" w:rsidR="00E02B23" w:rsidRDefault="00E02B23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07" w14:paraId="2ED6E8CB" w14:textId="77777777" w:rsidTr="006A5F07">
        <w:trPr>
          <w:trHeight w:hRule="exact" w:val="340"/>
        </w:trPr>
        <w:tc>
          <w:tcPr>
            <w:tcW w:w="8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D4A5025" w14:textId="77777777" w:rsidR="006A5F07" w:rsidRPr="001908BE" w:rsidRDefault="006A5F07" w:rsidP="00F91353">
            <w:pPr>
              <w:pStyle w:val="Paragraphedeliste"/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46F14D45" w14:textId="77777777" w:rsidR="006A5F07" w:rsidRDefault="006A5F07" w:rsidP="00F913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Transport et mobilité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2E21E4" w14:textId="77777777" w:rsidR="006A5F07" w:rsidRDefault="006A5F07" w:rsidP="00EF1CD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5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AD79BC" w14:textId="77777777" w:rsidR="00A81DA2" w:rsidRDefault="00A81DA2">
      <w:pPr>
        <w:rPr>
          <w:rFonts w:ascii="Times New Roman" w:hAnsi="Times New Roman" w:cs="Times New Roman"/>
          <w:sz w:val="24"/>
          <w:szCs w:val="24"/>
        </w:rPr>
      </w:pPr>
    </w:p>
    <w:p w14:paraId="6B23C76F" w14:textId="77777777" w:rsidR="00E02B23" w:rsidRDefault="00E02B23" w:rsidP="006A5F07">
      <w:pPr>
        <w:pStyle w:val="Paragraphedeliste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53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Divers (autres domaines, à spécifier)</w:t>
      </w:r>
    </w:p>
    <w:p w14:paraId="56A6D89F" w14:textId="77777777" w:rsidR="00E02B23" w:rsidRPr="001908BE" w:rsidRDefault="00E02B23" w:rsidP="00E02B23">
      <w:pPr>
        <w:pStyle w:val="Paragraphedeliste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53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9D129CC" w14:textId="77777777" w:rsidR="001908BE" w:rsidRPr="00E86C57" w:rsidRDefault="001908BE" w:rsidP="001908BE">
      <w:pPr>
        <w:tabs>
          <w:tab w:val="left" w:pos="708"/>
          <w:tab w:val="left" w:pos="1416"/>
          <w:tab w:val="left" w:pos="2124"/>
          <w:tab w:val="left" w:pos="2832"/>
          <w:tab w:val="left" w:pos="53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908BE" w:rsidRPr="00E86C57" w:rsidSect="001908BE">
      <w:pgSz w:w="11906" w:h="16838"/>
      <w:pgMar w:top="1985" w:right="1417" w:bottom="1134" w:left="1417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CF01E" w14:textId="77777777" w:rsidR="001F1C16" w:rsidRDefault="001F1C16" w:rsidP="003F2A5A">
      <w:pPr>
        <w:spacing w:after="0" w:line="240" w:lineRule="auto"/>
      </w:pPr>
      <w:r>
        <w:separator/>
      </w:r>
    </w:p>
  </w:endnote>
  <w:endnote w:type="continuationSeparator" w:id="0">
    <w:p w14:paraId="41743745" w14:textId="77777777" w:rsidR="001F1C16" w:rsidRDefault="001F1C16" w:rsidP="003F2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04CAB" w14:textId="77777777" w:rsidR="001F1C16" w:rsidRDefault="001F1C16" w:rsidP="003F2A5A">
      <w:pPr>
        <w:spacing w:after="0" w:line="240" w:lineRule="auto"/>
      </w:pPr>
      <w:r>
        <w:separator/>
      </w:r>
    </w:p>
  </w:footnote>
  <w:footnote w:type="continuationSeparator" w:id="0">
    <w:p w14:paraId="32EB418E" w14:textId="77777777" w:rsidR="001F1C16" w:rsidRDefault="001F1C16" w:rsidP="003F2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etableauclaire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6496"/>
      <w:gridCol w:w="2792"/>
    </w:tblGrid>
    <w:tr w:rsidR="00C404B5" w:rsidRPr="00703906" w14:paraId="488D6AA9" w14:textId="77777777" w:rsidTr="00C8600B">
      <w:sdt>
        <w:sdtPr>
          <w:rPr>
            <w:rFonts w:eastAsia="Times New Roman" w:cs="Times New Roman"/>
            <w:lang w:eastAsia="de-DE"/>
          </w:rPr>
          <w:alias w:val="CONFIDENTIALITY"/>
          <w:tag w:val="CONFIDENTIALITY"/>
          <w:id w:val="1407269986"/>
          <w:placeholder/>
          <w:dataBinding w:prefixMappings="xmlns:ns0='http://schemas.microsoft.com/office/2006/metadata/properties' xmlns:ns1='http://www.w3.org/2001/XMLSchema-instance' xmlns:ns2='http://schemas.microsoft.com/office/infopath/2007/PartnerControls' xmlns:ns3='00234caa-62c6-4e57-81ad-a8a497e5b443' " w:xpath="/ns0:properties[1]/documentManagement[1]/ns3:CONFIDENTIALITY[1]" w:storeItemID="{162B8A2E-F1C1-4D47-8736-76AC5982C9FF}"/>
          <w:dropDownList>
            <w:listItem w:value="[CONFIDENTIALITY]"/>
          </w:dropDownList>
        </w:sdtPr>
        <w:sdtContent>
          <w:tc>
            <w:tcPr>
              <w:tcW w:w="3497" w:type="pct"/>
            </w:tcPr>
            <w:p w14:paraId="2BA264FE" w14:textId="77777777" w:rsidR="00C404B5" w:rsidRPr="00703906" w:rsidRDefault="00C404B5" w:rsidP="00C404B5">
              <w:pPr>
                <w:tabs>
                  <w:tab w:val="right" w:pos="9356"/>
                </w:tabs>
                <w:spacing w:before="660"/>
                <w:rPr>
                  <w:rFonts w:eastAsia="Times New Roman" w:cs="Times New Roman"/>
                  <w:lang w:eastAsia="de-DE"/>
                </w:rPr>
              </w:pPr>
              <w:r>
                <w:rPr>
                  <w:rFonts w:eastAsia="Times New Roman" w:cs="Times New Roman"/>
                  <w:lang w:eastAsia="de-DE"/>
                </w:rPr>
                <w:t>PUBLIC</w:t>
              </w:r>
            </w:p>
          </w:tc>
        </w:sdtContent>
      </w:sdt>
      <w:tc>
        <w:tcPr>
          <w:tcW w:w="1503" w:type="pct"/>
        </w:tcPr>
        <w:p w14:paraId="10091C40" w14:textId="77777777" w:rsidR="00C404B5" w:rsidRPr="00703906" w:rsidRDefault="00C404B5" w:rsidP="00C404B5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7441C410" wp14:editId="1A0B7E85">
                <wp:extent cx="900000" cy="900000"/>
                <wp:effectExtent l="19050" t="0" r="0" b="0"/>
                <wp:docPr id="662368023" name="Grafik 1" descr="Logo der GIZ als schwarze Kleinbuchstaben g i z auf weißem Untergrund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1" descr="Logo der GIZ als schwarze Kleinbuchstaben g i z auf weißem Untergrund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5CF77A0" w14:textId="77777777" w:rsidR="003F2A5A" w:rsidRDefault="003F2A5A" w:rsidP="003F2A5A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D20C2"/>
    <w:multiLevelType w:val="hybridMultilevel"/>
    <w:tmpl w:val="4EE886E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52EAF"/>
    <w:multiLevelType w:val="hybridMultilevel"/>
    <w:tmpl w:val="5B96FF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C6019"/>
    <w:multiLevelType w:val="hybridMultilevel"/>
    <w:tmpl w:val="FCB8D9AE"/>
    <w:lvl w:ilvl="0" w:tplc="D8780C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313268"/>
    <w:multiLevelType w:val="hybridMultilevel"/>
    <w:tmpl w:val="047C799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704EC"/>
    <w:multiLevelType w:val="hybridMultilevel"/>
    <w:tmpl w:val="5B96FF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10F88"/>
    <w:multiLevelType w:val="hybridMultilevel"/>
    <w:tmpl w:val="18AAAC2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43097"/>
    <w:multiLevelType w:val="hybridMultilevel"/>
    <w:tmpl w:val="969EB394"/>
    <w:lvl w:ilvl="0" w:tplc="8076A8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F51F6"/>
    <w:multiLevelType w:val="hybridMultilevel"/>
    <w:tmpl w:val="461AE074"/>
    <w:lvl w:ilvl="0" w:tplc="8D42AA9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DE0F43"/>
    <w:multiLevelType w:val="hybridMultilevel"/>
    <w:tmpl w:val="5AF4B398"/>
    <w:lvl w:ilvl="0" w:tplc="9E6AD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F714A"/>
    <w:multiLevelType w:val="hybridMultilevel"/>
    <w:tmpl w:val="C31A6DBA"/>
    <w:lvl w:ilvl="0" w:tplc="B36263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F04DE"/>
    <w:multiLevelType w:val="hybridMultilevel"/>
    <w:tmpl w:val="F8EC36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572B2"/>
    <w:multiLevelType w:val="hybridMultilevel"/>
    <w:tmpl w:val="EF40094E"/>
    <w:lvl w:ilvl="0" w:tplc="9C9A28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7367A"/>
    <w:multiLevelType w:val="hybridMultilevel"/>
    <w:tmpl w:val="F8EC36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F3FB8"/>
    <w:multiLevelType w:val="hybridMultilevel"/>
    <w:tmpl w:val="64D4819E"/>
    <w:lvl w:ilvl="0" w:tplc="B92E9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20858"/>
    <w:multiLevelType w:val="hybridMultilevel"/>
    <w:tmpl w:val="C98EC3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24121"/>
    <w:multiLevelType w:val="hybridMultilevel"/>
    <w:tmpl w:val="B4CEF0EE"/>
    <w:lvl w:ilvl="0" w:tplc="26A4E1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067960">
    <w:abstractNumId w:val="10"/>
  </w:num>
  <w:num w:numId="2" w16cid:durableId="1001196245">
    <w:abstractNumId w:val="14"/>
  </w:num>
  <w:num w:numId="3" w16cid:durableId="1524630763">
    <w:abstractNumId w:val="6"/>
  </w:num>
  <w:num w:numId="4" w16cid:durableId="787966802">
    <w:abstractNumId w:val="5"/>
  </w:num>
  <w:num w:numId="5" w16cid:durableId="118955807">
    <w:abstractNumId w:val="3"/>
  </w:num>
  <w:num w:numId="6" w16cid:durableId="1189950098">
    <w:abstractNumId w:val="0"/>
  </w:num>
  <w:num w:numId="7" w16cid:durableId="1152520324">
    <w:abstractNumId w:val="12"/>
  </w:num>
  <w:num w:numId="8" w16cid:durableId="166140442">
    <w:abstractNumId w:val="1"/>
  </w:num>
  <w:num w:numId="9" w16cid:durableId="1778209774">
    <w:abstractNumId w:val="2"/>
  </w:num>
  <w:num w:numId="10" w16cid:durableId="927270033">
    <w:abstractNumId w:val="4"/>
  </w:num>
  <w:num w:numId="11" w16cid:durableId="1760523695">
    <w:abstractNumId w:val="13"/>
  </w:num>
  <w:num w:numId="12" w16cid:durableId="1899634588">
    <w:abstractNumId w:val="11"/>
  </w:num>
  <w:num w:numId="13" w16cid:durableId="1007362448">
    <w:abstractNumId w:val="7"/>
  </w:num>
  <w:num w:numId="14" w16cid:durableId="375278878">
    <w:abstractNumId w:val="15"/>
  </w:num>
  <w:num w:numId="15" w16cid:durableId="95515880">
    <w:abstractNumId w:val="8"/>
  </w:num>
  <w:num w:numId="16" w16cid:durableId="9459622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D19"/>
    <w:rsid w:val="00064CE3"/>
    <w:rsid w:val="000E280E"/>
    <w:rsid w:val="00131FC8"/>
    <w:rsid w:val="0016328D"/>
    <w:rsid w:val="001908BE"/>
    <w:rsid w:val="001F1C16"/>
    <w:rsid w:val="00207BB6"/>
    <w:rsid w:val="00215F2D"/>
    <w:rsid w:val="002D73D0"/>
    <w:rsid w:val="003029DF"/>
    <w:rsid w:val="00321E88"/>
    <w:rsid w:val="0033440F"/>
    <w:rsid w:val="003643B8"/>
    <w:rsid w:val="003C716D"/>
    <w:rsid w:val="003F2A5A"/>
    <w:rsid w:val="00402C53"/>
    <w:rsid w:val="004274A1"/>
    <w:rsid w:val="00452DB5"/>
    <w:rsid w:val="005361A5"/>
    <w:rsid w:val="005B1879"/>
    <w:rsid w:val="00664413"/>
    <w:rsid w:val="00684A93"/>
    <w:rsid w:val="00686B68"/>
    <w:rsid w:val="006A5F07"/>
    <w:rsid w:val="007545A5"/>
    <w:rsid w:val="00755076"/>
    <w:rsid w:val="007705F2"/>
    <w:rsid w:val="008C2539"/>
    <w:rsid w:val="009543A3"/>
    <w:rsid w:val="00957D19"/>
    <w:rsid w:val="009706E3"/>
    <w:rsid w:val="00A16439"/>
    <w:rsid w:val="00A526B4"/>
    <w:rsid w:val="00A81DA2"/>
    <w:rsid w:val="00B52408"/>
    <w:rsid w:val="00BC32BE"/>
    <w:rsid w:val="00C404B5"/>
    <w:rsid w:val="00CC5F17"/>
    <w:rsid w:val="00CF252B"/>
    <w:rsid w:val="00DB20BE"/>
    <w:rsid w:val="00E02B23"/>
    <w:rsid w:val="00E41E8C"/>
    <w:rsid w:val="00E86C57"/>
    <w:rsid w:val="00EA7449"/>
    <w:rsid w:val="00EF1CD4"/>
    <w:rsid w:val="00F3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45CFD"/>
  <w15:docId w15:val="{E892663E-184C-425F-B3CE-A7862504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31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3130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86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86C57"/>
  </w:style>
  <w:style w:type="paragraph" w:styleId="Pieddepage">
    <w:name w:val="footer"/>
    <w:basedOn w:val="Normal"/>
    <w:link w:val="PieddepageCar"/>
    <w:uiPriority w:val="99"/>
    <w:unhideWhenUsed/>
    <w:rsid w:val="003F2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F2A5A"/>
  </w:style>
  <w:style w:type="paragraph" w:styleId="Textedebulles">
    <w:name w:val="Balloon Text"/>
    <w:basedOn w:val="Normal"/>
    <w:link w:val="TextedebullesCar"/>
    <w:uiPriority w:val="99"/>
    <w:semiHidden/>
    <w:unhideWhenUsed/>
    <w:rsid w:val="003F2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2A5A"/>
    <w:rPr>
      <w:rFonts w:ascii="Tahoma" w:hAnsi="Tahoma" w:cs="Tahoma"/>
      <w:sz w:val="16"/>
      <w:szCs w:val="16"/>
    </w:rPr>
  </w:style>
  <w:style w:type="table" w:customStyle="1" w:styleId="Style1">
    <w:name w:val="Style1"/>
    <w:basedOn w:val="Tableauweb1"/>
    <w:uiPriority w:val="99"/>
    <w:rsid w:val="00A16439"/>
    <w:pPr>
      <w:spacing w:after="0" w:line="240" w:lineRule="auto"/>
    </w:pPr>
    <w:tblPr>
      <w:tblBorders>
        <w:top w:val="outset" w:sz="12" w:space="0" w:color="auto"/>
        <w:left w:val="outset" w:sz="12" w:space="0" w:color="auto"/>
        <w:bottom w:val="outset" w:sz="12" w:space="0" w:color="auto"/>
        <w:right w:val="outset" w:sz="12" w:space="0" w:color="auto"/>
        <w:insideH w:val="outset" w:sz="12" w:space="0" w:color="auto"/>
        <w:insideV w:val="outset" w:sz="12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auweb1"/>
    <w:uiPriority w:val="99"/>
    <w:rsid w:val="00215F2D"/>
    <w:pPr>
      <w:spacing w:after="0" w:line="240" w:lineRule="auto"/>
    </w:pPr>
    <w:tblPr>
      <w:tblBorders>
        <w:top w:val="outset" w:sz="8" w:space="0" w:color="D9D9D9" w:themeColor="background1" w:themeShade="D9"/>
        <w:left w:val="outset" w:sz="8" w:space="0" w:color="D9D9D9" w:themeColor="background1" w:themeShade="D9"/>
        <w:bottom w:val="outset" w:sz="8" w:space="0" w:color="D9D9D9" w:themeColor="background1" w:themeShade="D9"/>
        <w:right w:val="outset" w:sz="8" w:space="0" w:color="D9D9D9" w:themeColor="background1" w:themeShade="D9"/>
        <w:insideH w:val="outset" w:sz="8" w:space="0" w:color="D9D9D9" w:themeColor="background1" w:themeShade="D9"/>
        <w:insideV w:val="outset" w:sz="8" w:space="0" w:color="D9D9D9" w:themeColor="background1" w:themeShade="D9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1">
    <w:name w:val="Table Web 1"/>
    <w:basedOn w:val="TableauNormal"/>
    <w:uiPriority w:val="99"/>
    <w:semiHidden/>
    <w:unhideWhenUsed/>
    <w:rsid w:val="00A1643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C404B5"/>
    <w:pPr>
      <w:spacing w:after="0" w:line="240" w:lineRule="auto"/>
    </w:pPr>
    <w:rPr>
      <w:rFonts w:eastAsiaTheme="minorEastAsia"/>
      <w:lang w:val="de-DE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honcon_bj\AppData\Local\Microsoft\Windows\Temporary%20Internet%20Files\Content.Outlook\KJYTOZ7Z\Fiche%20de%20pr&#233;sentation%20des%20soumissionnaires%20(2)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00D1-B59B-444D-B2A2-CF0E08FF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Fiche de présentation des soumissionnaires (2)</Template>
  <TotalTime>0</TotalTime>
  <Pages>5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Geraldo Zohoncon</dc:creator>
  <cp:lastModifiedBy>Salami, Nanan Aichatou GIZ BJ</cp:lastModifiedBy>
  <cp:revision>6</cp:revision>
  <cp:lastPrinted>2017-09-04T11:55:00Z</cp:lastPrinted>
  <dcterms:created xsi:type="dcterms:W3CDTF">2018-02-15T14:19:00Z</dcterms:created>
  <dcterms:modified xsi:type="dcterms:W3CDTF">2026-07-08T10:28:00Z</dcterms:modified>
</cp:coreProperties>
</file>